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6EBC" w:rsidRDefault="008B6EBC" w:rsidP="009D5E5E">
      <w:bookmarkStart w:id="0" w:name="_GoBack"/>
      <w:bookmarkEnd w:id="0"/>
    </w:p>
    <w:p w:rsidR="008B6EBC" w:rsidRDefault="008B6EBC" w:rsidP="009D5E5E"/>
    <w:p w:rsidR="008B6EBC" w:rsidRDefault="008B6EBC" w:rsidP="009D5E5E"/>
    <w:p w:rsidR="008B6EBC" w:rsidRDefault="008B6EBC" w:rsidP="009D5E5E"/>
    <w:p w:rsidR="009D5E5E" w:rsidRPr="003553A2" w:rsidRDefault="009D5E5E" w:rsidP="009D5E5E">
      <w:pPr>
        <w:rPr>
          <w:rStyle w:val="1d"/>
          <w:color w:val="auto"/>
        </w:rPr>
      </w:pPr>
      <w:r w:rsidRPr="003553A2">
        <w:fldChar w:fldCharType="begin"/>
      </w:r>
      <w:r w:rsidRPr="003553A2">
        <w:instrText xml:space="preserve"> SEQ varpg1 </w:instrText>
      </w:r>
      <w:r w:rsidR="00AA35C4" w:rsidRPr="003553A2">
        <w:instrText>\</w:instrText>
      </w:r>
      <w:r w:rsidR="00AA35C4" w:rsidRPr="003553A2">
        <w:rPr>
          <w:lang w:val="en-US"/>
        </w:rPr>
        <w:instrText>h</w:instrText>
      </w:r>
      <w:r w:rsidRPr="003553A2">
        <w:instrText xml:space="preserve"> \r</w:instrText>
      </w:r>
      <w:fldSimple w:instr=" DOCVARIABLE  BeginNumPage  \* MERGEFORMAT ">
        <w:r w:rsidR="008B6EBC">
          <w:instrText>1</w:instrText>
        </w:r>
      </w:fldSimple>
      <w:r w:rsidRPr="003553A2">
        <w:instrText xml:space="preserve"> </w:instrText>
      </w:r>
      <w:r w:rsidRPr="003553A2">
        <w:fldChar w:fldCharType="end"/>
      </w:r>
    </w:p>
    <w:p w:rsidR="006D5F8D" w:rsidRPr="006D5F8D" w:rsidRDefault="00AD66C5" w:rsidP="006D5F8D">
      <w:pPr>
        <w:spacing w:line="240" w:lineRule="auto"/>
        <w:ind w:left="-284" w:firstLine="284"/>
        <w:jc w:val="center"/>
        <w:rPr>
          <w:b/>
          <w:caps/>
          <w:sz w:val="32"/>
          <w:szCs w:val="32"/>
        </w:rPr>
      </w:pPr>
      <w:r>
        <w:rPr>
          <w:b/>
          <w:caps/>
          <w:sz w:val="32"/>
          <w:szCs w:val="32"/>
        </w:rPr>
        <w:t>«</w:t>
      </w:r>
      <w:r w:rsidR="006D5F8D" w:rsidRPr="006D5F8D">
        <w:rPr>
          <w:b/>
          <w:caps/>
          <w:sz w:val="32"/>
          <w:szCs w:val="32"/>
        </w:rPr>
        <w:t>ОБУСТРОЙСТВО РАЗВЕДОЧНЫХ СКВАЖИН №№3106Р, 3119Р</w:t>
      </w:r>
    </w:p>
    <w:p w:rsidR="006D5F8D" w:rsidRPr="006D5F8D" w:rsidRDefault="006D5F8D" w:rsidP="006D5F8D">
      <w:pPr>
        <w:spacing w:line="240" w:lineRule="auto"/>
        <w:ind w:left="-567"/>
        <w:jc w:val="center"/>
        <w:rPr>
          <w:b/>
          <w:caps/>
          <w:sz w:val="32"/>
          <w:szCs w:val="32"/>
        </w:rPr>
      </w:pPr>
      <w:r w:rsidRPr="006D5F8D">
        <w:rPr>
          <w:b/>
          <w:caps/>
          <w:sz w:val="32"/>
          <w:szCs w:val="32"/>
        </w:rPr>
        <w:t>СРЕДНЕБАЛЫКСКОГО (ЮЖНАЯ ЧАСТЬ)</w:t>
      </w:r>
    </w:p>
    <w:p w:rsidR="00AD66C5" w:rsidRPr="002617D2" w:rsidRDefault="006D5F8D" w:rsidP="006D5F8D">
      <w:pPr>
        <w:spacing w:line="240" w:lineRule="auto"/>
        <w:ind w:left="-567"/>
        <w:jc w:val="center"/>
      </w:pPr>
      <w:r w:rsidRPr="006D5F8D">
        <w:rPr>
          <w:b/>
          <w:caps/>
          <w:sz w:val="32"/>
          <w:szCs w:val="32"/>
        </w:rPr>
        <w:t>МЕСТОРОЖДЕНИЯ, МАЙСКОГО РЕГИОНА</w:t>
      </w:r>
      <w:r w:rsidR="00AD66C5">
        <w:rPr>
          <w:b/>
          <w:caps/>
          <w:sz w:val="32"/>
          <w:szCs w:val="32"/>
        </w:rPr>
        <w:t>»</w:t>
      </w:r>
    </w:p>
    <w:p w:rsidR="009E0B67" w:rsidRPr="002617D2" w:rsidRDefault="009E0B67" w:rsidP="009E0B67"/>
    <w:p w:rsidR="009E0B67" w:rsidRPr="0082089F" w:rsidRDefault="009E0B67" w:rsidP="009E0B67"/>
    <w:p w:rsidR="009E0B67" w:rsidRPr="00AE2CA8" w:rsidRDefault="009E0B67" w:rsidP="009E0B67"/>
    <w:p w:rsidR="008B6EBC" w:rsidRDefault="008655BD" w:rsidP="009E0B67">
      <w:pPr>
        <w:pStyle w:val="160"/>
      </w:pPr>
      <w:r>
        <w:fldChar w:fldCharType="begin"/>
      </w:r>
      <w:r>
        <w:instrText xml:space="preserve"> DOCVARIABLE  ObjNameDoc  \* MERGEFORMAT </w:instrText>
      </w:r>
      <w:r>
        <w:fldChar w:fldCharType="separate"/>
      </w:r>
      <w:r w:rsidR="008B6EBC">
        <w:t xml:space="preserve"> </w:t>
      </w:r>
    </w:p>
    <w:p w:rsidR="009E0B67" w:rsidRPr="00C0304D" w:rsidRDefault="008B6EBC" w:rsidP="009E0B67">
      <w:pPr>
        <w:pStyle w:val="160"/>
      </w:pPr>
      <w:r>
        <w:t xml:space="preserve">проект межевания </w:t>
      </w:r>
      <w:r w:rsidR="00766DC0">
        <w:t>территории</w:t>
      </w:r>
      <w:r w:rsidR="008655BD">
        <w:fldChar w:fldCharType="end"/>
      </w:r>
    </w:p>
    <w:p w:rsidR="009A30D0" w:rsidRDefault="00766DC0" w:rsidP="009E0B67">
      <w:pPr>
        <w:pStyle w:val="160"/>
      </w:pPr>
      <w:r>
        <w:t>Часть 1 Основная часть</w:t>
      </w:r>
    </w:p>
    <w:p w:rsidR="009E0B67" w:rsidRDefault="00BC5C6A" w:rsidP="009E0B67">
      <w:pPr>
        <w:pStyle w:val="160"/>
      </w:pPr>
      <w:fldSimple w:instr=" DOCVARIABLE  ObjShifr  \* MERGEFORMAT">
        <w:r w:rsidR="008B6EBC">
          <w:t xml:space="preserve"> </w:t>
        </w:r>
      </w:fldSimple>
      <w:fldSimple w:instr=" DOCVARIABLE  ObjShifrPZ  \* MERGEFORMAT ">
        <w:r w:rsidR="008B6EBC">
          <w:t xml:space="preserve"> </w:t>
        </w:r>
      </w:fldSimple>
      <w:fldSimple w:instr=" DOCVARIABLE  ObjShifrMarka  \* MERGEFORMAT ">
        <w:r w:rsidR="008B6EBC">
          <w:t xml:space="preserve"> </w:t>
        </w:r>
      </w:fldSimple>
    </w:p>
    <w:p w:rsidR="009E0B67" w:rsidRPr="0082089F" w:rsidRDefault="00BC5C6A" w:rsidP="009E0B67">
      <w:pPr>
        <w:pStyle w:val="160"/>
      </w:pPr>
      <w:fldSimple w:instr=" DOCVARIABLE  ObjTom  \* MERGEFORMAT ">
        <w:r w:rsidR="008B6EBC">
          <w:t xml:space="preserve"> </w:t>
        </w:r>
      </w:fldSimple>
      <w:fldSimple w:instr=" DOCVARIABLE  ObjBook  \* MERGEFORMAT ">
        <w:r w:rsidR="008B6EBC">
          <w:t xml:space="preserve"> </w:t>
        </w:r>
      </w:fldSimple>
      <w:fldSimple w:instr=" DOCVARIABLE  ObjPart  \* MERGEFORMAT ">
        <w:r w:rsidR="008B6EBC">
          <w:t xml:space="preserve"> </w:t>
        </w:r>
      </w:fldSimple>
    </w:p>
    <w:p w:rsidR="00AE12B5" w:rsidRPr="003553A2" w:rsidRDefault="00AD0826" w:rsidP="00A470FE">
      <w:r>
        <w:rPr>
          <w:noProof/>
        </w:rPr>
        <w:drawing>
          <wp:anchor distT="0" distB="0" distL="114300" distR="114300" simplePos="0" relativeHeight="251643392" behindDoc="0" locked="0" layoutInCell="1" allowOverlap="1">
            <wp:simplePos x="0" y="0"/>
            <wp:positionH relativeFrom="column">
              <wp:posOffset>2886710</wp:posOffset>
            </wp:positionH>
            <wp:positionV relativeFrom="paragraph">
              <wp:posOffset>217170</wp:posOffset>
            </wp:positionV>
            <wp:extent cx="1447800" cy="627380"/>
            <wp:effectExtent l="0" t="0" r="0" b="0"/>
            <wp:wrapNone/>
            <wp:docPr id="377" name="Рисунок 377" descr="Аверья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Аверьянов"/>
                    <pic:cNvPicPr>
                      <a:picLocks noChangeAspect="1" noChangeArrowheads="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47800" cy="627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33D7" w:rsidRPr="003553A2" w:rsidRDefault="008433D7" w:rsidP="00A470FE"/>
    <w:p w:rsidR="009E651C" w:rsidRPr="003553A2" w:rsidRDefault="009F3B68" w:rsidP="00443978">
      <w:pPr>
        <w:pStyle w:val="afff0"/>
        <w:tabs>
          <w:tab w:val="left" w:pos="6000"/>
          <w:tab w:val="left" w:pos="7080"/>
        </w:tabs>
      </w:pPr>
      <w:r w:rsidRPr="003553A2">
        <w:t>Генеральный директор</w:t>
      </w:r>
      <w:r w:rsidRPr="003553A2">
        <w:tab/>
      </w:r>
      <w:r w:rsidR="00443978">
        <w:tab/>
      </w:r>
      <w:r w:rsidRPr="003553A2">
        <w:t xml:space="preserve"> В.В. Аверьянов</w:t>
      </w:r>
    </w:p>
    <w:p w:rsidR="009E651C" w:rsidRPr="003553A2" w:rsidRDefault="009E651C" w:rsidP="009E651C">
      <w:pPr>
        <w:tabs>
          <w:tab w:val="left" w:pos="7020"/>
        </w:tabs>
      </w:pPr>
    </w:p>
    <w:p w:rsidR="009E651C" w:rsidRPr="003553A2" w:rsidRDefault="00EF591C" w:rsidP="009E651C">
      <w:pPr>
        <w:tabs>
          <w:tab w:val="left" w:pos="7020"/>
        </w:tabs>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02.05pt;margin-top:8.4pt;width:143.95pt;height:48pt;z-index:251876864;mso-position-horizontal-relative:text;mso-position-vertical-relative:text">
            <v:imagedata r:id="rId10" o:title="подпись Скорлупкин Д"/>
          </v:shape>
        </w:pict>
      </w:r>
    </w:p>
    <w:p w:rsidR="009E651C" w:rsidRPr="003553A2" w:rsidRDefault="009E651C" w:rsidP="007F46CF">
      <w:pPr>
        <w:pStyle w:val="afff0"/>
        <w:tabs>
          <w:tab w:val="left" w:pos="5610"/>
          <w:tab w:val="left" w:pos="7080"/>
        </w:tabs>
        <w:ind w:firstLine="0"/>
      </w:pPr>
      <w:r w:rsidRPr="003553A2">
        <w:t>Главный инженер проекта</w:t>
      </w:r>
      <w:r w:rsidRPr="003553A2">
        <w:tab/>
      </w:r>
      <w:r w:rsidR="00443978">
        <w:tab/>
      </w:r>
      <w:r w:rsidR="007F46CF">
        <w:t>Д.В. Скорлупкин</w:t>
      </w:r>
    </w:p>
    <w:p w:rsidR="009E651C" w:rsidRDefault="009E651C" w:rsidP="009E651C"/>
    <w:p w:rsidR="006A70AC" w:rsidRDefault="006A70AC" w:rsidP="009E651C"/>
    <w:p w:rsidR="008B6EBC" w:rsidRDefault="008B6EBC" w:rsidP="009E651C"/>
    <w:p w:rsidR="008B6EBC" w:rsidRDefault="008B6EBC" w:rsidP="009E651C"/>
    <w:p w:rsidR="008B6EBC" w:rsidRPr="003553A2" w:rsidRDefault="008B6EBC" w:rsidP="009E651C"/>
    <w:p w:rsidR="009E651C" w:rsidRPr="003553A2" w:rsidRDefault="009E651C" w:rsidP="009E651C">
      <w:pPr>
        <w:pStyle w:val="afa"/>
      </w:pPr>
      <w:r w:rsidRPr="003553A2">
        <w:t>Тюмень</w:t>
      </w:r>
    </w:p>
    <w:p w:rsidR="00F6348B" w:rsidRPr="003553A2" w:rsidRDefault="009E651C" w:rsidP="007B6FE7">
      <w:pPr>
        <w:pStyle w:val="afa"/>
      </w:pPr>
      <w:r w:rsidRPr="003553A2">
        <w:t>20</w:t>
      </w:r>
      <w:r w:rsidR="00FF029F">
        <w:t>1</w:t>
      </w:r>
      <w:r w:rsidR="004B1461">
        <w:t>8</w:t>
      </w:r>
      <w:r w:rsidR="0037046E" w:rsidRPr="003553A2">
        <w:t xml:space="preserve"> </w:t>
      </w:r>
      <w:r w:rsidRPr="003553A2">
        <w:t>г.</w:t>
      </w:r>
    </w:p>
    <w:p w:rsidR="00F6348B" w:rsidRPr="003553A2" w:rsidRDefault="00F6348B" w:rsidP="007B6FE7">
      <w:pPr>
        <w:pStyle w:val="afa"/>
        <w:sectPr w:rsidR="00F6348B" w:rsidRPr="003553A2" w:rsidSect="00127976">
          <w:headerReference w:type="default" r:id="rId11"/>
          <w:footerReference w:type="default" r:id="rId12"/>
          <w:pgSz w:w="11906" w:h="16838" w:code="9"/>
          <w:pgMar w:top="851" w:right="624" w:bottom="719" w:left="1418" w:header="719" w:footer="503" w:gutter="0"/>
          <w:pgNumType w:start="1"/>
          <w:cols w:space="708"/>
          <w:docGrid w:linePitch="360"/>
        </w:sectPr>
      </w:pPr>
    </w:p>
    <w:p w:rsidR="004C6D25" w:rsidRPr="003553A2" w:rsidRDefault="008127D9" w:rsidP="008127D9">
      <w:pPr>
        <w:rPr>
          <w:rStyle w:val="1d"/>
          <w:color w:val="auto"/>
        </w:rPr>
      </w:pPr>
      <w:r w:rsidRPr="003553A2">
        <w:rPr>
          <w:rStyle w:val="1d"/>
          <w:color w:val="auto"/>
        </w:rPr>
        <w:lastRenderedPageBreak/>
        <w:fldChar w:fldCharType="begin"/>
      </w:r>
      <w:r w:rsidRPr="003553A2">
        <w:rPr>
          <w:rStyle w:val="1d"/>
          <w:color w:val="auto"/>
        </w:rPr>
        <w:instrText xml:space="preserve"> SEQ varpg2 \h \r</w:instrText>
      </w:r>
      <w:r w:rsidRPr="003553A2">
        <w:rPr>
          <w:rStyle w:val="1d"/>
          <w:color w:val="auto"/>
        </w:rPr>
        <w:fldChar w:fldCharType="begin"/>
      </w:r>
      <w:r w:rsidRPr="003553A2">
        <w:rPr>
          <w:rStyle w:val="1d"/>
          <w:color w:val="auto"/>
        </w:rPr>
        <w:instrText xml:space="preserve"> =</w:instrText>
      </w:r>
      <w:r w:rsidRPr="003553A2">
        <w:rPr>
          <w:rStyle w:val="1d"/>
          <w:color w:val="auto"/>
        </w:rPr>
        <w:fldChar w:fldCharType="begin"/>
      </w:r>
      <w:r w:rsidRPr="003553A2">
        <w:rPr>
          <w:rStyle w:val="1d"/>
          <w:color w:val="auto"/>
        </w:rPr>
        <w:instrText xml:space="preserve"> SEQ varpg1 \c</w:instrText>
      </w:r>
      <w:r w:rsidRPr="003553A2">
        <w:rPr>
          <w:rStyle w:val="1d"/>
          <w:color w:val="auto"/>
        </w:rPr>
        <w:fldChar w:fldCharType="separate"/>
      </w:r>
      <w:r w:rsidR="008B6EBC">
        <w:rPr>
          <w:rStyle w:val="1d"/>
          <w:noProof/>
          <w:color w:val="auto"/>
        </w:rPr>
        <w:instrText>3</w:instrText>
      </w:r>
      <w:r w:rsidRPr="003553A2">
        <w:rPr>
          <w:rStyle w:val="1d"/>
          <w:color w:val="auto"/>
        </w:rPr>
        <w:fldChar w:fldCharType="end"/>
      </w:r>
      <w:r w:rsidRPr="003553A2">
        <w:rPr>
          <w:rStyle w:val="1d"/>
          <w:color w:val="auto"/>
        </w:rPr>
        <w:instrText xml:space="preserve"> </w:instrText>
      </w:r>
      <w:r w:rsidRPr="003553A2">
        <w:rPr>
          <w:rStyle w:val="1d"/>
          <w:color w:val="auto"/>
        </w:rPr>
        <w:fldChar w:fldCharType="separate"/>
      </w:r>
      <w:r w:rsidR="008B6EBC">
        <w:rPr>
          <w:rStyle w:val="1d"/>
          <w:noProof/>
          <w:color w:val="auto"/>
        </w:rPr>
        <w:instrText>3</w:instrText>
      </w:r>
      <w:r w:rsidRPr="003553A2">
        <w:rPr>
          <w:rStyle w:val="1d"/>
          <w:color w:val="auto"/>
        </w:rPr>
        <w:fldChar w:fldCharType="end"/>
      </w:r>
      <w:r w:rsidRPr="003553A2">
        <w:rPr>
          <w:rStyle w:val="1d"/>
          <w:color w:val="auto"/>
        </w:rPr>
        <w:instrText xml:space="preserve"> </w:instrText>
      </w:r>
      <w:r w:rsidRPr="003553A2">
        <w:rPr>
          <w:rStyle w:val="1d"/>
          <w:color w:val="auto"/>
        </w:rPr>
        <w:fldChar w:fldCharType="end"/>
      </w:r>
      <w:r w:rsidRPr="003553A2">
        <w:rPr>
          <w:rStyle w:val="1d"/>
          <w:color w:val="auto"/>
        </w:rPr>
        <w:fldChar w:fldCharType="begin"/>
      </w:r>
      <w:r w:rsidRPr="003553A2">
        <w:rPr>
          <w:rStyle w:val="1d"/>
          <w:color w:val="auto"/>
        </w:rPr>
        <w:instrText xml:space="preserve"> SEQ varpg3 \h \r</w:instrText>
      </w:r>
      <w:r w:rsidRPr="003553A2">
        <w:rPr>
          <w:rStyle w:val="1d"/>
          <w:color w:val="auto"/>
        </w:rPr>
        <w:fldChar w:fldCharType="begin"/>
      </w:r>
      <w:r w:rsidRPr="003553A2">
        <w:rPr>
          <w:rStyle w:val="1d"/>
          <w:color w:val="auto"/>
        </w:rPr>
        <w:instrText xml:space="preserve"> =</w:instrText>
      </w:r>
      <w:r w:rsidRPr="003553A2">
        <w:rPr>
          <w:rStyle w:val="1d"/>
          <w:color w:val="auto"/>
        </w:rPr>
        <w:fldChar w:fldCharType="begin"/>
      </w:r>
      <w:r w:rsidRPr="003553A2">
        <w:rPr>
          <w:rStyle w:val="1d"/>
          <w:color w:val="auto"/>
        </w:rPr>
        <w:instrText xml:space="preserve"> SEQ varpg1 \c</w:instrText>
      </w:r>
      <w:r w:rsidRPr="003553A2">
        <w:rPr>
          <w:rStyle w:val="1d"/>
          <w:color w:val="auto"/>
        </w:rPr>
        <w:fldChar w:fldCharType="separate"/>
      </w:r>
      <w:r w:rsidR="008B6EBC">
        <w:rPr>
          <w:rStyle w:val="1d"/>
          <w:noProof/>
          <w:color w:val="auto"/>
        </w:rPr>
        <w:instrText>3</w:instrText>
      </w:r>
      <w:r w:rsidRPr="003553A2">
        <w:rPr>
          <w:rStyle w:val="1d"/>
          <w:color w:val="auto"/>
        </w:rPr>
        <w:fldChar w:fldCharType="end"/>
      </w:r>
      <w:r w:rsidRPr="003553A2">
        <w:rPr>
          <w:rStyle w:val="1d"/>
          <w:color w:val="auto"/>
        </w:rPr>
        <w:instrText xml:space="preserve"> </w:instrText>
      </w:r>
      <w:r w:rsidRPr="003553A2">
        <w:rPr>
          <w:rStyle w:val="1d"/>
          <w:color w:val="auto"/>
        </w:rPr>
        <w:fldChar w:fldCharType="separate"/>
      </w:r>
      <w:r w:rsidR="008B6EBC">
        <w:rPr>
          <w:rStyle w:val="1d"/>
          <w:noProof/>
          <w:color w:val="auto"/>
        </w:rPr>
        <w:instrText>3</w:instrText>
      </w:r>
      <w:r w:rsidRPr="003553A2">
        <w:rPr>
          <w:rStyle w:val="1d"/>
          <w:color w:val="auto"/>
        </w:rPr>
        <w:fldChar w:fldCharType="end"/>
      </w:r>
      <w:r w:rsidRPr="003553A2">
        <w:rPr>
          <w:rStyle w:val="1d"/>
          <w:color w:val="auto"/>
        </w:rPr>
        <w:instrText xml:space="preserve"> </w:instrText>
      </w:r>
      <w:r w:rsidRPr="003553A2">
        <w:rPr>
          <w:rStyle w:val="1d"/>
          <w:color w:val="auto"/>
        </w:rPr>
        <w:fldChar w:fldCharType="end"/>
      </w:r>
    </w:p>
    <w:bookmarkStart w:id="1" w:name="_Toc55203240"/>
    <w:bookmarkStart w:id="2" w:name="_Toc55873501"/>
    <w:p w:rsidR="00A658EB" w:rsidRPr="003553A2" w:rsidRDefault="00A658EB" w:rsidP="00A658EB">
      <w:pPr>
        <w:rPr>
          <w:b/>
          <w:sz w:val="12"/>
          <w:szCs w:val="12"/>
        </w:rPr>
      </w:pPr>
      <w:r w:rsidRPr="003553A2">
        <w:rPr>
          <w:rStyle w:val="1d"/>
          <w:color w:val="auto"/>
          <w:sz w:val="12"/>
          <w:szCs w:val="12"/>
        </w:rPr>
        <w:fldChar w:fldCharType="begin"/>
      </w:r>
      <w:r w:rsidRPr="003553A2">
        <w:rPr>
          <w:rStyle w:val="1d"/>
          <w:color w:val="auto"/>
          <w:sz w:val="12"/>
          <w:szCs w:val="12"/>
        </w:rPr>
        <w:instrText xml:space="preserve"> SEQ varpg2 \h \r</w:instrText>
      </w:r>
      <w:r w:rsidRPr="003553A2">
        <w:rPr>
          <w:rStyle w:val="1d"/>
          <w:color w:val="auto"/>
          <w:sz w:val="12"/>
          <w:szCs w:val="12"/>
        </w:rPr>
        <w:fldChar w:fldCharType="begin"/>
      </w:r>
      <w:r w:rsidRPr="003553A2">
        <w:rPr>
          <w:rStyle w:val="1d"/>
          <w:color w:val="auto"/>
          <w:sz w:val="12"/>
          <w:szCs w:val="12"/>
        </w:rPr>
        <w:instrText xml:space="preserve"> =</w:instrText>
      </w:r>
      <w:r w:rsidRPr="003553A2">
        <w:rPr>
          <w:rStyle w:val="1d"/>
          <w:color w:val="auto"/>
          <w:sz w:val="12"/>
          <w:szCs w:val="12"/>
        </w:rPr>
        <w:fldChar w:fldCharType="begin"/>
      </w:r>
      <w:r w:rsidRPr="003553A2">
        <w:rPr>
          <w:rStyle w:val="1d"/>
          <w:color w:val="auto"/>
          <w:sz w:val="12"/>
          <w:szCs w:val="12"/>
        </w:rPr>
        <w:instrText xml:space="preserve"> SEQ varpg1 \c</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end"/>
      </w:r>
      <w:r w:rsidRPr="003553A2">
        <w:rPr>
          <w:rStyle w:val="1d"/>
          <w:color w:val="auto"/>
          <w:sz w:val="12"/>
          <w:szCs w:val="12"/>
        </w:rPr>
        <w:fldChar w:fldCharType="begin"/>
      </w:r>
      <w:r w:rsidRPr="003553A2">
        <w:rPr>
          <w:rStyle w:val="1d"/>
          <w:color w:val="auto"/>
          <w:sz w:val="12"/>
          <w:szCs w:val="12"/>
        </w:rPr>
        <w:instrText xml:space="preserve"> SEQ varpg3 \h \r</w:instrText>
      </w:r>
      <w:r w:rsidRPr="003553A2">
        <w:rPr>
          <w:rStyle w:val="1d"/>
          <w:color w:val="auto"/>
          <w:sz w:val="12"/>
          <w:szCs w:val="12"/>
        </w:rPr>
        <w:fldChar w:fldCharType="begin"/>
      </w:r>
      <w:r w:rsidRPr="003553A2">
        <w:rPr>
          <w:rStyle w:val="1d"/>
          <w:color w:val="auto"/>
          <w:sz w:val="12"/>
          <w:szCs w:val="12"/>
        </w:rPr>
        <w:instrText xml:space="preserve"> =</w:instrText>
      </w:r>
      <w:r w:rsidRPr="003553A2">
        <w:rPr>
          <w:rStyle w:val="1d"/>
          <w:color w:val="auto"/>
          <w:sz w:val="12"/>
          <w:szCs w:val="12"/>
        </w:rPr>
        <w:fldChar w:fldCharType="begin"/>
      </w:r>
      <w:r w:rsidRPr="003553A2">
        <w:rPr>
          <w:rStyle w:val="1d"/>
          <w:color w:val="auto"/>
          <w:sz w:val="12"/>
          <w:szCs w:val="12"/>
        </w:rPr>
        <w:instrText xml:space="preserve"> SEQ varpg1 \c</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end"/>
      </w:r>
      <w:r w:rsidRPr="003553A2">
        <w:rPr>
          <w:b/>
          <w:sz w:val="12"/>
          <w:szCs w:val="12"/>
        </w:rPr>
        <w:fldChar w:fldCharType="begin"/>
      </w:r>
      <w:r w:rsidRPr="003553A2">
        <w:rPr>
          <w:b/>
          <w:sz w:val="12"/>
          <w:szCs w:val="12"/>
        </w:rPr>
        <w:instrText xml:space="preserve"> SEQ varpg1 \h \r</w:instrText>
      </w:r>
      <w:r w:rsidRPr="003553A2">
        <w:rPr>
          <w:b/>
          <w:sz w:val="12"/>
          <w:szCs w:val="12"/>
        </w:rPr>
        <w:fldChar w:fldCharType="begin"/>
      </w:r>
      <w:r w:rsidRPr="003553A2">
        <w:rPr>
          <w:b/>
          <w:sz w:val="12"/>
          <w:szCs w:val="12"/>
        </w:rPr>
        <w:instrText xml:space="preserve"> =</w:instrText>
      </w:r>
      <w:r w:rsidRPr="003553A2">
        <w:rPr>
          <w:b/>
          <w:sz w:val="12"/>
          <w:szCs w:val="12"/>
        </w:rPr>
        <w:fldChar w:fldCharType="begin"/>
      </w:r>
      <w:r w:rsidRPr="003553A2">
        <w:rPr>
          <w:b/>
          <w:sz w:val="12"/>
          <w:szCs w:val="12"/>
        </w:rPr>
        <w:instrText xml:space="preserve"> SECTIONPAGES   \* MERGEFORMAT </w:instrText>
      </w:r>
      <w:r w:rsidRPr="003553A2">
        <w:rPr>
          <w:b/>
          <w:sz w:val="12"/>
          <w:szCs w:val="12"/>
        </w:rPr>
        <w:fldChar w:fldCharType="separate"/>
      </w:r>
      <w:r w:rsidR="008B6EBC">
        <w:rPr>
          <w:b/>
          <w:noProof/>
          <w:sz w:val="12"/>
          <w:szCs w:val="12"/>
        </w:rPr>
        <w:instrText>1</w:instrText>
      </w:r>
      <w:r w:rsidRPr="003553A2">
        <w:rPr>
          <w:b/>
          <w:sz w:val="12"/>
          <w:szCs w:val="12"/>
        </w:rPr>
        <w:fldChar w:fldCharType="end"/>
      </w:r>
      <w:r w:rsidRPr="003553A2">
        <w:rPr>
          <w:b/>
          <w:sz w:val="12"/>
          <w:szCs w:val="12"/>
        </w:rPr>
        <w:instrText>+</w:instrText>
      </w:r>
      <w:r w:rsidRPr="003553A2">
        <w:rPr>
          <w:b/>
          <w:sz w:val="12"/>
          <w:szCs w:val="12"/>
        </w:rPr>
        <w:fldChar w:fldCharType="begin"/>
      </w:r>
      <w:r w:rsidRPr="003553A2">
        <w:rPr>
          <w:b/>
          <w:sz w:val="12"/>
          <w:szCs w:val="12"/>
        </w:rPr>
        <w:instrText xml:space="preserve"> SEQ varpg3 \c </w:instrText>
      </w:r>
      <w:r w:rsidRPr="003553A2">
        <w:rPr>
          <w:b/>
          <w:sz w:val="12"/>
          <w:szCs w:val="12"/>
        </w:rPr>
        <w:fldChar w:fldCharType="separate"/>
      </w:r>
      <w:r w:rsidR="008B6EBC">
        <w:rPr>
          <w:b/>
          <w:noProof/>
          <w:sz w:val="12"/>
          <w:szCs w:val="12"/>
        </w:rPr>
        <w:instrText>3</w:instrText>
      </w:r>
      <w:r w:rsidRPr="003553A2">
        <w:rPr>
          <w:b/>
          <w:sz w:val="12"/>
          <w:szCs w:val="12"/>
        </w:rPr>
        <w:fldChar w:fldCharType="end"/>
      </w:r>
      <w:r w:rsidRPr="003553A2">
        <w:rPr>
          <w:b/>
          <w:sz w:val="12"/>
          <w:szCs w:val="12"/>
        </w:rPr>
        <w:instrText xml:space="preserve"> </w:instrText>
      </w:r>
      <w:r w:rsidRPr="003553A2">
        <w:rPr>
          <w:b/>
          <w:sz w:val="12"/>
          <w:szCs w:val="12"/>
        </w:rPr>
        <w:fldChar w:fldCharType="separate"/>
      </w:r>
      <w:r w:rsidR="008B6EBC">
        <w:rPr>
          <w:b/>
          <w:noProof/>
          <w:sz w:val="12"/>
          <w:szCs w:val="12"/>
        </w:rPr>
        <w:instrText>4</w:instrText>
      </w:r>
      <w:r w:rsidRPr="003553A2">
        <w:rPr>
          <w:b/>
          <w:sz w:val="12"/>
          <w:szCs w:val="12"/>
        </w:rPr>
        <w:fldChar w:fldCharType="end"/>
      </w:r>
      <w:r w:rsidRPr="003553A2">
        <w:rPr>
          <w:b/>
          <w:sz w:val="12"/>
          <w:szCs w:val="12"/>
        </w:rPr>
        <w:instrText xml:space="preserve"> </w:instrText>
      </w:r>
      <w:r w:rsidRPr="003553A2">
        <w:rPr>
          <w:b/>
          <w:sz w:val="12"/>
          <w:szCs w:val="12"/>
        </w:rPr>
        <w:fldChar w:fldCharType="end"/>
      </w:r>
    </w:p>
    <w:p w:rsidR="006A5EB0" w:rsidRDefault="006A5EB0" w:rsidP="000132B0">
      <w:pPr>
        <w:pStyle w:val="123"/>
      </w:pPr>
      <w:r>
        <w:t>СОСТАВ ПРОЕКТНОЙ ДОКУМЕНТАЦИИ</w:t>
      </w:r>
    </w:p>
    <w:p w:rsidR="006A5EB0" w:rsidRDefault="006A5EB0" w:rsidP="000132B0">
      <w:pPr>
        <w:pStyle w:val="123"/>
      </w:pPr>
    </w:p>
    <w:tbl>
      <w:tblPr>
        <w:tblStyle w:val="affffc"/>
        <w:tblW w:w="0" w:type="auto"/>
        <w:tblLook w:val="04A0" w:firstRow="1" w:lastRow="0" w:firstColumn="1" w:lastColumn="0" w:noHBand="0" w:noVBand="1"/>
      </w:tblPr>
      <w:tblGrid>
        <w:gridCol w:w="1696"/>
        <w:gridCol w:w="6237"/>
        <w:gridCol w:w="1922"/>
      </w:tblGrid>
      <w:tr w:rsidR="006A5EB0" w:rsidTr="00946145">
        <w:tc>
          <w:tcPr>
            <w:tcW w:w="7933" w:type="dxa"/>
            <w:gridSpan w:val="2"/>
            <w:vAlign w:val="center"/>
          </w:tcPr>
          <w:p w:rsidR="006A5EB0" w:rsidRDefault="006A5EB0" w:rsidP="006A5EB0">
            <w:pPr>
              <w:pStyle w:val="123"/>
            </w:pPr>
            <w:r>
              <w:t>Наименование</w:t>
            </w:r>
          </w:p>
        </w:tc>
        <w:tc>
          <w:tcPr>
            <w:tcW w:w="1922" w:type="dxa"/>
            <w:vAlign w:val="center"/>
          </w:tcPr>
          <w:p w:rsidR="006A5EB0" w:rsidRDefault="006A5EB0" w:rsidP="006A5EB0">
            <w:pPr>
              <w:pStyle w:val="123"/>
            </w:pPr>
            <w:r>
              <w:t>Примечание</w:t>
            </w:r>
          </w:p>
        </w:tc>
      </w:tr>
      <w:tr w:rsidR="006A5EB0" w:rsidTr="00946145">
        <w:tc>
          <w:tcPr>
            <w:tcW w:w="1696" w:type="dxa"/>
            <w:vAlign w:val="center"/>
          </w:tcPr>
          <w:p w:rsidR="006A5EB0" w:rsidRPr="006A5EB0" w:rsidRDefault="006A5EB0" w:rsidP="006A5EB0">
            <w:pPr>
              <w:pStyle w:val="123"/>
              <w:rPr>
                <w:lang w:val="en-US"/>
              </w:rPr>
            </w:pPr>
            <w:r>
              <w:rPr>
                <w:lang w:val="en-US"/>
              </w:rPr>
              <w:t>I</w:t>
            </w:r>
          </w:p>
        </w:tc>
        <w:tc>
          <w:tcPr>
            <w:tcW w:w="6237" w:type="dxa"/>
            <w:vAlign w:val="bottom"/>
          </w:tcPr>
          <w:p w:rsidR="006A5EB0" w:rsidRPr="006A5EB0" w:rsidRDefault="006A5EB0" w:rsidP="006A5EB0">
            <w:pPr>
              <w:pStyle w:val="123"/>
              <w:jc w:val="left"/>
            </w:pPr>
            <w:r>
              <w:t>ПРОЕКТ ПЛАНИРОВКИ ТЕРРИТОРИИ</w:t>
            </w:r>
          </w:p>
        </w:tc>
        <w:tc>
          <w:tcPr>
            <w:tcW w:w="1922" w:type="dxa"/>
            <w:vAlign w:val="center"/>
          </w:tcPr>
          <w:p w:rsidR="006A5EB0" w:rsidRDefault="006A5EB0" w:rsidP="006A5EB0">
            <w:pPr>
              <w:pStyle w:val="123"/>
            </w:pPr>
          </w:p>
        </w:tc>
      </w:tr>
      <w:tr w:rsidR="006A5EB0" w:rsidTr="00946145">
        <w:tc>
          <w:tcPr>
            <w:tcW w:w="1696" w:type="dxa"/>
            <w:vAlign w:val="center"/>
          </w:tcPr>
          <w:p w:rsidR="006A5EB0" w:rsidRDefault="006A5EB0" w:rsidP="006A5EB0">
            <w:pPr>
              <w:pStyle w:val="123"/>
            </w:pPr>
            <w:r>
              <w:t>Часть 1</w:t>
            </w:r>
          </w:p>
        </w:tc>
        <w:tc>
          <w:tcPr>
            <w:tcW w:w="6237" w:type="dxa"/>
            <w:vAlign w:val="bottom"/>
          </w:tcPr>
          <w:p w:rsidR="006A5EB0" w:rsidRDefault="006A5EB0" w:rsidP="006A5EB0">
            <w:pPr>
              <w:pStyle w:val="123"/>
              <w:jc w:val="left"/>
            </w:pPr>
            <w:r>
              <w:t>Основная часть</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6A5EB0" w:rsidRDefault="006A5EB0" w:rsidP="006A5EB0">
            <w:pPr>
              <w:pStyle w:val="123"/>
              <w:rPr>
                <w:b w:val="0"/>
              </w:rPr>
            </w:pPr>
            <w:r w:rsidRPr="006A5EB0">
              <w:rPr>
                <w:b w:val="0"/>
              </w:rPr>
              <w:t>Раздел 1</w:t>
            </w:r>
          </w:p>
        </w:tc>
        <w:tc>
          <w:tcPr>
            <w:tcW w:w="6237" w:type="dxa"/>
            <w:vAlign w:val="bottom"/>
          </w:tcPr>
          <w:p w:rsidR="006A5EB0" w:rsidRPr="006A5EB0" w:rsidRDefault="006A5EB0" w:rsidP="006A5EB0">
            <w:pPr>
              <w:pStyle w:val="123"/>
              <w:jc w:val="left"/>
              <w:rPr>
                <w:b w:val="0"/>
              </w:rPr>
            </w:pPr>
            <w:r w:rsidRPr="006A5EB0">
              <w:rPr>
                <w:b w:val="0"/>
              </w:rPr>
              <w:t xml:space="preserve">Проект планировки территории.   </w:t>
            </w:r>
            <w:r>
              <w:rPr>
                <w:b w:val="0"/>
              </w:rPr>
              <w:t xml:space="preserve">      </w:t>
            </w:r>
            <w:r w:rsidRPr="006A5EB0">
              <w:rPr>
                <w:b w:val="0"/>
              </w:rPr>
              <w:t xml:space="preserve">     </w:t>
            </w:r>
            <w:r w:rsidR="00946145">
              <w:rPr>
                <w:b w:val="0"/>
              </w:rPr>
              <w:t xml:space="preserve">           </w:t>
            </w:r>
            <w:r w:rsidRPr="006A5EB0">
              <w:rPr>
                <w:b w:val="0"/>
              </w:rPr>
              <w:t>Графическая часть</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6A5EB0" w:rsidRDefault="006A5EB0" w:rsidP="006A5EB0">
            <w:pPr>
              <w:pStyle w:val="123"/>
              <w:rPr>
                <w:b w:val="0"/>
              </w:rPr>
            </w:pPr>
            <w:r w:rsidRPr="006A5EB0">
              <w:rPr>
                <w:b w:val="0"/>
              </w:rPr>
              <w:t>Раздел 2</w:t>
            </w:r>
          </w:p>
        </w:tc>
        <w:tc>
          <w:tcPr>
            <w:tcW w:w="6237" w:type="dxa"/>
            <w:vAlign w:val="bottom"/>
          </w:tcPr>
          <w:p w:rsidR="006A5EB0" w:rsidRPr="006A5EB0" w:rsidRDefault="006A5EB0" w:rsidP="006A5EB0">
            <w:pPr>
              <w:pStyle w:val="123"/>
              <w:jc w:val="left"/>
              <w:rPr>
                <w:b w:val="0"/>
              </w:rPr>
            </w:pPr>
            <w:r w:rsidRPr="006A5EB0">
              <w:rPr>
                <w:b w:val="0"/>
              </w:rPr>
              <w:t>Положение</w:t>
            </w:r>
            <w:r w:rsidR="00C842E5">
              <w:rPr>
                <w:b w:val="0"/>
              </w:rPr>
              <w:t xml:space="preserve"> о размещении линейных объектов</w:t>
            </w:r>
          </w:p>
        </w:tc>
        <w:tc>
          <w:tcPr>
            <w:tcW w:w="1922" w:type="dxa"/>
            <w:vAlign w:val="center"/>
          </w:tcPr>
          <w:p w:rsidR="006A5EB0" w:rsidRDefault="006A5EB0" w:rsidP="006A5EB0">
            <w:pPr>
              <w:pStyle w:val="123"/>
            </w:pPr>
          </w:p>
        </w:tc>
      </w:tr>
      <w:tr w:rsidR="006A5EB0" w:rsidTr="00946145">
        <w:tc>
          <w:tcPr>
            <w:tcW w:w="1696" w:type="dxa"/>
            <w:vAlign w:val="center"/>
          </w:tcPr>
          <w:p w:rsidR="006A5EB0" w:rsidRDefault="006A5EB0" w:rsidP="006A5EB0">
            <w:pPr>
              <w:pStyle w:val="123"/>
            </w:pPr>
            <w:r>
              <w:t>Часть 2</w:t>
            </w:r>
          </w:p>
        </w:tc>
        <w:tc>
          <w:tcPr>
            <w:tcW w:w="6237" w:type="dxa"/>
            <w:vAlign w:val="bottom"/>
          </w:tcPr>
          <w:p w:rsidR="006A5EB0" w:rsidRDefault="00C842E5" w:rsidP="006A5EB0">
            <w:pPr>
              <w:pStyle w:val="123"/>
              <w:jc w:val="left"/>
            </w:pPr>
            <w:r>
              <w:t>Материалы по обоснованию проекта планировки территории</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A37AF6" w:rsidRDefault="006A5EB0" w:rsidP="006A5EB0">
            <w:pPr>
              <w:pStyle w:val="123"/>
              <w:rPr>
                <w:b w:val="0"/>
              </w:rPr>
            </w:pPr>
            <w:r w:rsidRPr="00A37AF6">
              <w:rPr>
                <w:b w:val="0"/>
              </w:rPr>
              <w:t>Раздел 3</w:t>
            </w:r>
          </w:p>
        </w:tc>
        <w:tc>
          <w:tcPr>
            <w:tcW w:w="6237" w:type="dxa"/>
            <w:vAlign w:val="bottom"/>
          </w:tcPr>
          <w:p w:rsidR="006A5EB0" w:rsidRPr="00A37AF6" w:rsidRDefault="00C842E5" w:rsidP="006A5EB0">
            <w:pPr>
              <w:pStyle w:val="123"/>
              <w:jc w:val="left"/>
              <w:rPr>
                <w:b w:val="0"/>
              </w:rPr>
            </w:pPr>
            <w:r>
              <w:rPr>
                <w:b w:val="0"/>
              </w:rPr>
              <w:t>Материалы по обоснованию проекта планировки территории. Графическая часть</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A37AF6" w:rsidRDefault="006A5EB0" w:rsidP="006A5EB0">
            <w:pPr>
              <w:pStyle w:val="123"/>
              <w:rPr>
                <w:b w:val="0"/>
              </w:rPr>
            </w:pPr>
            <w:r w:rsidRPr="00A37AF6">
              <w:rPr>
                <w:b w:val="0"/>
              </w:rPr>
              <w:t>Раздел 4</w:t>
            </w:r>
          </w:p>
        </w:tc>
        <w:tc>
          <w:tcPr>
            <w:tcW w:w="6237" w:type="dxa"/>
            <w:vAlign w:val="bottom"/>
          </w:tcPr>
          <w:p w:rsidR="00C842E5" w:rsidRPr="00A37AF6" w:rsidRDefault="00C842E5" w:rsidP="00C842E5">
            <w:pPr>
              <w:pStyle w:val="123"/>
              <w:jc w:val="left"/>
              <w:rPr>
                <w:b w:val="0"/>
              </w:rPr>
            </w:pPr>
            <w:r>
              <w:rPr>
                <w:b w:val="0"/>
              </w:rPr>
              <w:t xml:space="preserve">Материалы по обоснованию проекта планировки территории.                                                </w:t>
            </w:r>
            <w:r w:rsidR="00946145">
              <w:rPr>
                <w:b w:val="0"/>
              </w:rPr>
              <w:t xml:space="preserve">             </w:t>
            </w:r>
            <w:r>
              <w:rPr>
                <w:b w:val="0"/>
              </w:rPr>
              <w:t>Пояснительная записка</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333466" w:rsidRDefault="00333466" w:rsidP="006A5EB0">
            <w:pPr>
              <w:pStyle w:val="123"/>
              <w:rPr>
                <w:lang w:val="en-US"/>
              </w:rPr>
            </w:pPr>
            <w:r w:rsidRPr="00333466">
              <w:rPr>
                <w:lang w:val="en-US"/>
              </w:rPr>
              <w:t>II</w:t>
            </w:r>
          </w:p>
        </w:tc>
        <w:tc>
          <w:tcPr>
            <w:tcW w:w="6237" w:type="dxa"/>
            <w:vAlign w:val="bottom"/>
          </w:tcPr>
          <w:p w:rsidR="006A5EB0" w:rsidRPr="00333466" w:rsidRDefault="00333466" w:rsidP="006A5EB0">
            <w:pPr>
              <w:pStyle w:val="123"/>
              <w:jc w:val="left"/>
            </w:pPr>
            <w:r w:rsidRPr="00333466">
              <w:t>ПРОЕКТ МЕЖЕВАНИЯ ТЕРРИТОРИИ</w:t>
            </w:r>
          </w:p>
        </w:tc>
        <w:tc>
          <w:tcPr>
            <w:tcW w:w="1922" w:type="dxa"/>
            <w:vAlign w:val="center"/>
          </w:tcPr>
          <w:p w:rsidR="006A5EB0" w:rsidRDefault="006A5EB0" w:rsidP="006A5EB0">
            <w:pPr>
              <w:pStyle w:val="123"/>
            </w:pPr>
          </w:p>
        </w:tc>
      </w:tr>
      <w:tr w:rsidR="00333466" w:rsidTr="00946145">
        <w:tc>
          <w:tcPr>
            <w:tcW w:w="1696" w:type="dxa"/>
            <w:vAlign w:val="center"/>
          </w:tcPr>
          <w:p w:rsidR="00333466" w:rsidRPr="00333466" w:rsidRDefault="00333466" w:rsidP="006A5EB0">
            <w:pPr>
              <w:pStyle w:val="123"/>
            </w:pPr>
            <w:r>
              <w:t>Часть 1</w:t>
            </w:r>
          </w:p>
        </w:tc>
        <w:tc>
          <w:tcPr>
            <w:tcW w:w="6237" w:type="dxa"/>
            <w:vAlign w:val="bottom"/>
          </w:tcPr>
          <w:p w:rsidR="00333466" w:rsidRPr="00333466" w:rsidRDefault="00333466" w:rsidP="006A5EB0">
            <w:pPr>
              <w:pStyle w:val="123"/>
              <w:jc w:val="left"/>
            </w:pPr>
            <w:r>
              <w:t>Основная часть</w:t>
            </w:r>
          </w:p>
        </w:tc>
        <w:tc>
          <w:tcPr>
            <w:tcW w:w="1922" w:type="dxa"/>
            <w:vAlign w:val="center"/>
          </w:tcPr>
          <w:p w:rsidR="00333466" w:rsidRDefault="00333466" w:rsidP="006A5EB0">
            <w:pPr>
              <w:pStyle w:val="123"/>
            </w:pPr>
          </w:p>
        </w:tc>
      </w:tr>
      <w:tr w:rsidR="00333466" w:rsidTr="00946145">
        <w:tc>
          <w:tcPr>
            <w:tcW w:w="1696" w:type="dxa"/>
            <w:vAlign w:val="center"/>
          </w:tcPr>
          <w:p w:rsidR="00333466" w:rsidRPr="00333466" w:rsidRDefault="00333466" w:rsidP="006A5EB0">
            <w:pPr>
              <w:pStyle w:val="123"/>
              <w:rPr>
                <w:b w:val="0"/>
              </w:rPr>
            </w:pPr>
            <w:r w:rsidRPr="00333466">
              <w:rPr>
                <w:b w:val="0"/>
              </w:rPr>
              <w:t>Раздел 1</w:t>
            </w:r>
          </w:p>
        </w:tc>
        <w:tc>
          <w:tcPr>
            <w:tcW w:w="6237" w:type="dxa"/>
            <w:vAlign w:val="bottom"/>
          </w:tcPr>
          <w:p w:rsidR="00333466" w:rsidRPr="00333466" w:rsidRDefault="00333466" w:rsidP="006A5EB0">
            <w:pPr>
              <w:pStyle w:val="123"/>
              <w:jc w:val="left"/>
              <w:rPr>
                <w:b w:val="0"/>
              </w:rPr>
            </w:pPr>
            <w:r w:rsidRPr="00333466">
              <w:rPr>
                <w:b w:val="0"/>
              </w:rPr>
              <w:t>Текстовая часть проекта межевания</w:t>
            </w:r>
          </w:p>
        </w:tc>
        <w:tc>
          <w:tcPr>
            <w:tcW w:w="1922" w:type="dxa"/>
            <w:vAlign w:val="center"/>
          </w:tcPr>
          <w:p w:rsidR="00333466" w:rsidRDefault="00333466" w:rsidP="006A5EB0">
            <w:pPr>
              <w:pStyle w:val="123"/>
            </w:pPr>
          </w:p>
        </w:tc>
      </w:tr>
      <w:tr w:rsidR="00333466" w:rsidTr="00946145">
        <w:tc>
          <w:tcPr>
            <w:tcW w:w="1696" w:type="dxa"/>
            <w:vAlign w:val="center"/>
          </w:tcPr>
          <w:p w:rsidR="00333466" w:rsidRPr="00333466" w:rsidRDefault="00333466" w:rsidP="006A5EB0">
            <w:pPr>
              <w:pStyle w:val="123"/>
              <w:rPr>
                <w:b w:val="0"/>
              </w:rPr>
            </w:pPr>
            <w:r>
              <w:rPr>
                <w:b w:val="0"/>
              </w:rPr>
              <w:t>Раздел 2</w:t>
            </w:r>
          </w:p>
        </w:tc>
        <w:tc>
          <w:tcPr>
            <w:tcW w:w="6237" w:type="dxa"/>
            <w:vAlign w:val="bottom"/>
          </w:tcPr>
          <w:p w:rsidR="00333466" w:rsidRPr="00333466" w:rsidRDefault="00333466" w:rsidP="006A5EB0">
            <w:pPr>
              <w:pStyle w:val="123"/>
              <w:jc w:val="left"/>
              <w:rPr>
                <w:b w:val="0"/>
              </w:rPr>
            </w:pPr>
            <w:r>
              <w:rPr>
                <w:b w:val="0"/>
              </w:rPr>
              <w:t>Чертежи межевания территории</w:t>
            </w:r>
          </w:p>
        </w:tc>
        <w:tc>
          <w:tcPr>
            <w:tcW w:w="1922" w:type="dxa"/>
            <w:vAlign w:val="center"/>
          </w:tcPr>
          <w:p w:rsidR="00333466" w:rsidRDefault="00333466" w:rsidP="006A5EB0">
            <w:pPr>
              <w:pStyle w:val="123"/>
            </w:pPr>
          </w:p>
        </w:tc>
      </w:tr>
      <w:tr w:rsidR="00333466" w:rsidTr="00946145">
        <w:tc>
          <w:tcPr>
            <w:tcW w:w="1696" w:type="dxa"/>
            <w:vAlign w:val="center"/>
          </w:tcPr>
          <w:p w:rsidR="00333466" w:rsidRPr="00333466" w:rsidRDefault="00333466" w:rsidP="006A5EB0">
            <w:pPr>
              <w:pStyle w:val="123"/>
            </w:pPr>
            <w:r w:rsidRPr="00333466">
              <w:t>Часть 2</w:t>
            </w:r>
          </w:p>
        </w:tc>
        <w:tc>
          <w:tcPr>
            <w:tcW w:w="6237" w:type="dxa"/>
            <w:vAlign w:val="bottom"/>
          </w:tcPr>
          <w:p w:rsidR="00333466" w:rsidRDefault="00333466" w:rsidP="00333466">
            <w:pPr>
              <w:pStyle w:val="123"/>
              <w:jc w:val="left"/>
              <w:rPr>
                <w:b w:val="0"/>
              </w:rPr>
            </w:pPr>
            <w:r>
              <w:t>Материалы по обоснованию проекта межевания территории</w:t>
            </w:r>
          </w:p>
        </w:tc>
        <w:tc>
          <w:tcPr>
            <w:tcW w:w="1922" w:type="dxa"/>
            <w:vAlign w:val="center"/>
          </w:tcPr>
          <w:p w:rsidR="00333466" w:rsidRDefault="00333466" w:rsidP="006A5EB0">
            <w:pPr>
              <w:pStyle w:val="123"/>
            </w:pPr>
          </w:p>
        </w:tc>
      </w:tr>
    </w:tbl>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04169E" w:rsidRDefault="0004169E" w:rsidP="000132B0">
      <w:pPr>
        <w:pStyle w:val="123"/>
        <w:sectPr w:rsidR="0004169E" w:rsidSect="00127976">
          <w:headerReference w:type="default" r:id="rId13"/>
          <w:footerReference w:type="default" r:id="rId14"/>
          <w:headerReference w:type="first" r:id="rId15"/>
          <w:footerReference w:type="first" r:id="rId16"/>
          <w:pgSz w:w="11906" w:h="16838" w:code="9"/>
          <w:pgMar w:top="1134" w:right="624" w:bottom="1701" w:left="1417" w:header="357" w:footer="323" w:gutter="0"/>
          <w:cols w:space="708"/>
          <w:docGrid w:linePitch="360"/>
        </w:sectPr>
      </w:pPr>
    </w:p>
    <w:p w:rsidR="00E910C3" w:rsidRPr="003553A2" w:rsidRDefault="00E910C3" w:rsidP="000132B0">
      <w:pPr>
        <w:pStyle w:val="123"/>
      </w:pPr>
      <w:r w:rsidRPr="003553A2">
        <w:lastRenderedPageBreak/>
        <w:t>С</w:t>
      </w:r>
      <w:r w:rsidR="005F73CD" w:rsidRPr="003553A2">
        <w:t>одержание</w:t>
      </w:r>
      <w:r w:rsidR="000A4C10">
        <w:t xml:space="preserve"> основной части</w:t>
      </w:r>
    </w:p>
    <w:p w:rsidR="009278A3" w:rsidRDefault="007275DB">
      <w:pPr>
        <w:pStyle w:val="1a"/>
        <w:rPr>
          <w:rFonts w:asciiTheme="minorHAnsi" w:eastAsiaTheme="minorEastAsia" w:hAnsiTheme="minorHAnsi" w:cstheme="minorBidi"/>
          <w:b w:val="0"/>
          <w:bCs w:val="0"/>
          <w:caps w:val="0"/>
          <w:sz w:val="22"/>
          <w:szCs w:val="22"/>
        </w:rPr>
      </w:pPr>
      <w:r w:rsidRPr="003553A2">
        <w:rPr>
          <w:lang w:val="en-US"/>
        </w:rPr>
        <w:fldChar w:fldCharType="begin"/>
      </w:r>
      <w:r w:rsidRPr="006A5EB0">
        <w:instrText xml:space="preserve"> </w:instrText>
      </w:r>
      <w:r w:rsidRPr="003553A2">
        <w:rPr>
          <w:lang w:val="en-US"/>
        </w:rPr>
        <w:instrText>TOC</w:instrText>
      </w:r>
      <w:r w:rsidRPr="006A5EB0">
        <w:instrText xml:space="preserve"> \</w:instrText>
      </w:r>
      <w:r w:rsidRPr="003553A2">
        <w:rPr>
          <w:lang w:val="en-US"/>
        </w:rPr>
        <w:instrText>o</w:instrText>
      </w:r>
      <w:r w:rsidRPr="006A5EB0">
        <w:instrText xml:space="preserve"> "1-7" \</w:instrText>
      </w:r>
      <w:r w:rsidRPr="003553A2">
        <w:rPr>
          <w:lang w:val="en-US"/>
        </w:rPr>
        <w:instrText>f</w:instrText>
      </w:r>
      <w:r w:rsidRPr="006A5EB0">
        <w:instrText xml:space="preserve"> \</w:instrText>
      </w:r>
      <w:r w:rsidRPr="003553A2">
        <w:rPr>
          <w:lang w:val="en-US"/>
        </w:rPr>
        <w:instrText>h</w:instrText>
      </w:r>
      <w:r w:rsidRPr="006A5EB0">
        <w:instrText xml:space="preserve"> \</w:instrText>
      </w:r>
      <w:r w:rsidRPr="003553A2">
        <w:rPr>
          <w:lang w:val="en-US"/>
        </w:rPr>
        <w:instrText>z</w:instrText>
      </w:r>
      <w:r w:rsidRPr="006A5EB0">
        <w:instrText xml:space="preserve"> \</w:instrText>
      </w:r>
      <w:r w:rsidRPr="003553A2">
        <w:rPr>
          <w:lang w:val="en-US"/>
        </w:rPr>
        <w:instrText>t</w:instrText>
      </w:r>
      <w:r w:rsidRPr="006A5EB0">
        <w:instrText xml:space="preserve"> "Пр</w:instrText>
      </w:r>
      <w:r w:rsidRPr="003553A2">
        <w:rPr>
          <w:lang w:val="en-US"/>
        </w:rPr>
        <w:instrText xml:space="preserve">иложение;9;Перечень;8" </w:instrText>
      </w:r>
      <w:r w:rsidRPr="003553A2">
        <w:rPr>
          <w:lang w:val="en-US"/>
        </w:rPr>
        <w:fldChar w:fldCharType="separate"/>
      </w:r>
      <w:hyperlink w:anchor="_Toc511747868" w:history="1">
        <w:r w:rsidR="009278A3" w:rsidRPr="00EF0190">
          <w:rPr>
            <w:rStyle w:val="aff7"/>
          </w:rPr>
          <w:t>1</w:t>
        </w:r>
        <w:r w:rsidR="009278A3">
          <w:rPr>
            <w:rFonts w:asciiTheme="minorHAnsi" w:eastAsiaTheme="minorEastAsia" w:hAnsiTheme="minorHAnsi" w:cstheme="minorBidi"/>
            <w:b w:val="0"/>
            <w:bCs w:val="0"/>
            <w:caps w:val="0"/>
            <w:sz w:val="22"/>
            <w:szCs w:val="22"/>
          </w:rPr>
          <w:tab/>
        </w:r>
        <w:r w:rsidR="009278A3" w:rsidRPr="00EF0190">
          <w:rPr>
            <w:rStyle w:val="aff7"/>
          </w:rPr>
          <w:t>Проект межевания территории</w:t>
        </w:r>
        <w:r w:rsidR="009278A3">
          <w:rPr>
            <w:webHidden/>
          </w:rPr>
          <w:tab/>
        </w:r>
        <w:r w:rsidR="009278A3">
          <w:rPr>
            <w:webHidden/>
          </w:rPr>
          <w:fldChar w:fldCharType="begin"/>
        </w:r>
        <w:r w:rsidR="009278A3">
          <w:rPr>
            <w:webHidden/>
          </w:rPr>
          <w:instrText xml:space="preserve"> PAGEREF _Toc511747868 \h </w:instrText>
        </w:r>
        <w:r w:rsidR="009278A3">
          <w:rPr>
            <w:webHidden/>
          </w:rPr>
        </w:r>
        <w:r w:rsidR="009278A3">
          <w:rPr>
            <w:webHidden/>
          </w:rPr>
          <w:fldChar w:fldCharType="separate"/>
        </w:r>
        <w:r w:rsidR="009278A3">
          <w:rPr>
            <w:webHidden/>
          </w:rPr>
          <w:t>4</w:t>
        </w:r>
        <w:r w:rsidR="009278A3">
          <w:rPr>
            <w:webHidden/>
          </w:rPr>
          <w:fldChar w:fldCharType="end"/>
        </w:r>
      </w:hyperlink>
    </w:p>
    <w:p w:rsidR="009278A3" w:rsidRDefault="00EF591C">
      <w:pPr>
        <w:pStyle w:val="25"/>
        <w:rPr>
          <w:rFonts w:asciiTheme="minorHAnsi" w:eastAsiaTheme="minorEastAsia" w:hAnsiTheme="minorHAnsi" w:cstheme="minorBidi"/>
          <w:noProof/>
          <w:sz w:val="22"/>
          <w:szCs w:val="22"/>
          <w:lang w:val="ru-RU" w:eastAsia="ru-RU"/>
        </w:rPr>
      </w:pPr>
      <w:hyperlink w:anchor="_Toc511747869" w:history="1">
        <w:r w:rsidR="009278A3" w:rsidRPr="00EF0190">
          <w:rPr>
            <w:rStyle w:val="aff7"/>
            <w:noProof/>
          </w:rPr>
          <w:t>1.1</w:t>
        </w:r>
        <w:r w:rsidR="009278A3">
          <w:rPr>
            <w:rFonts w:asciiTheme="minorHAnsi" w:eastAsiaTheme="minorEastAsia" w:hAnsiTheme="minorHAnsi" w:cstheme="minorBidi"/>
            <w:noProof/>
            <w:sz w:val="22"/>
            <w:szCs w:val="22"/>
            <w:lang w:val="ru-RU" w:eastAsia="ru-RU"/>
          </w:rPr>
          <w:tab/>
        </w:r>
        <w:r w:rsidR="009278A3" w:rsidRPr="00EF0190">
          <w:rPr>
            <w:rStyle w:val="aff7"/>
            <w:noProof/>
          </w:rPr>
          <w:t>Перечень и сведения о площади образуемых земельных участков, возможные способы их образования</w:t>
        </w:r>
        <w:r w:rsidR="009278A3">
          <w:rPr>
            <w:noProof/>
            <w:webHidden/>
          </w:rPr>
          <w:tab/>
        </w:r>
        <w:r w:rsidR="009278A3">
          <w:rPr>
            <w:noProof/>
            <w:webHidden/>
          </w:rPr>
          <w:fldChar w:fldCharType="begin"/>
        </w:r>
        <w:r w:rsidR="009278A3">
          <w:rPr>
            <w:noProof/>
            <w:webHidden/>
          </w:rPr>
          <w:instrText xml:space="preserve"> PAGEREF _Toc511747869 \h </w:instrText>
        </w:r>
        <w:r w:rsidR="009278A3">
          <w:rPr>
            <w:noProof/>
            <w:webHidden/>
          </w:rPr>
        </w:r>
        <w:r w:rsidR="009278A3">
          <w:rPr>
            <w:noProof/>
            <w:webHidden/>
          </w:rPr>
          <w:fldChar w:fldCharType="separate"/>
        </w:r>
        <w:r w:rsidR="009278A3">
          <w:rPr>
            <w:noProof/>
            <w:webHidden/>
          </w:rPr>
          <w:t>4</w:t>
        </w:r>
        <w:r w:rsidR="009278A3">
          <w:rPr>
            <w:noProof/>
            <w:webHidden/>
          </w:rPr>
          <w:fldChar w:fldCharType="end"/>
        </w:r>
      </w:hyperlink>
    </w:p>
    <w:p w:rsidR="009278A3" w:rsidRDefault="00EF591C">
      <w:pPr>
        <w:pStyle w:val="25"/>
        <w:rPr>
          <w:rFonts w:asciiTheme="minorHAnsi" w:eastAsiaTheme="minorEastAsia" w:hAnsiTheme="minorHAnsi" w:cstheme="minorBidi"/>
          <w:noProof/>
          <w:sz w:val="22"/>
          <w:szCs w:val="22"/>
          <w:lang w:val="ru-RU" w:eastAsia="ru-RU"/>
        </w:rPr>
      </w:pPr>
      <w:hyperlink w:anchor="_Toc511747870" w:history="1">
        <w:r w:rsidR="009278A3" w:rsidRPr="00EF0190">
          <w:rPr>
            <w:rStyle w:val="aff7"/>
            <w:noProof/>
          </w:rPr>
          <w:t>1.2</w:t>
        </w:r>
        <w:r w:rsidR="009278A3">
          <w:rPr>
            <w:rFonts w:asciiTheme="minorHAnsi" w:eastAsiaTheme="minorEastAsia" w:hAnsiTheme="minorHAnsi" w:cstheme="minorBidi"/>
            <w:noProof/>
            <w:sz w:val="22"/>
            <w:szCs w:val="22"/>
            <w:lang w:val="ru-RU" w:eastAsia="ru-RU"/>
          </w:rPr>
          <w:tab/>
        </w:r>
        <w:r w:rsidR="009278A3" w:rsidRPr="00EF0190">
          <w:rPr>
            <w:rStyle w:val="aff7"/>
            <w:noProof/>
          </w:rPr>
          <w:t>Перечень и сведения о площади образуемых земельных участков, которые будут отнесены к территории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r w:rsidR="009278A3">
          <w:rPr>
            <w:noProof/>
            <w:webHidden/>
          </w:rPr>
          <w:tab/>
        </w:r>
        <w:r w:rsidR="009278A3">
          <w:rPr>
            <w:noProof/>
            <w:webHidden/>
          </w:rPr>
          <w:fldChar w:fldCharType="begin"/>
        </w:r>
        <w:r w:rsidR="009278A3">
          <w:rPr>
            <w:noProof/>
            <w:webHidden/>
          </w:rPr>
          <w:instrText xml:space="preserve"> PAGEREF _Toc511747870 \h </w:instrText>
        </w:r>
        <w:r w:rsidR="009278A3">
          <w:rPr>
            <w:noProof/>
            <w:webHidden/>
          </w:rPr>
        </w:r>
        <w:r w:rsidR="009278A3">
          <w:rPr>
            <w:noProof/>
            <w:webHidden/>
          </w:rPr>
          <w:fldChar w:fldCharType="separate"/>
        </w:r>
        <w:r w:rsidR="009278A3">
          <w:rPr>
            <w:noProof/>
            <w:webHidden/>
          </w:rPr>
          <w:t>5</w:t>
        </w:r>
        <w:r w:rsidR="009278A3">
          <w:rPr>
            <w:noProof/>
            <w:webHidden/>
          </w:rPr>
          <w:fldChar w:fldCharType="end"/>
        </w:r>
      </w:hyperlink>
    </w:p>
    <w:p w:rsidR="009278A3" w:rsidRDefault="00EF591C">
      <w:pPr>
        <w:pStyle w:val="25"/>
        <w:rPr>
          <w:rFonts w:asciiTheme="minorHAnsi" w:eastAsiaTheme="minorEastAsia" w:hAnsiTheme="minorHAnsi" w:cstheme="minorBidi"/>
          <w:noProof/>
          <w:sz w:val="22"/>
          <w:szCs w:val="22"/>
          <w:lang w:val="ru-RU" w:eastAsia="ru-RU"/>
        </w:rPr>
      </w:pPr>
      <w:hyperlink w:anchor="_Toc511747871" w:history="1">
        <w:r w:rsidR="009278A3" w:rsidRPr="00EF0190">
          <w:rPr>
            <w:rStyle w:val="aff7"/>
            <w:noProof/>
          </w:rPr>
          <w:t>1.3</w:t>
        </w:r>
        <w:r w:rsidR="009278A3">
          <w:rPr>
            <w:rFonts w:asciiTheme="minorHAnsi" w:eastAsiaTheme="minorEastAsia" w:hAnsiTheme="minorHAnsi" w:cstheme="minorBidi"/>
            <w:noProof/>
            <w:sz w:val="22"/>
            <w:szCs w:val="22"/>
            <w:lang w:val="ru-RU" w:eastAsia="ru-RU"/>
          </w:rPr>
          <w:tab/>
        </w:r>
        <w:r w:rsidR="009278A3" w:rsidRPr="00EF0190">
          <w:rPr>
            <w:rStyle w:val="aff7"/>
            <w:noProof/>
          </w:rPr>
          <w:t>Вид разрешенного использования образуемых земельных участков в соответствии с проектом планировки территории</w:t>
        </w:r>
        <w:r w:rsidR="009278A3">
          <w:rPr>
            <w:noProof/>
            <w:webHidden/>
          </w:rPr>
          <w:tab/>
        </w:r>
        <w:r w:rsidR="009278A3">
          <w:rPr>
            <w:noProof/>
            <w:webHidden/>
          </w:rPr>
          <w:fldChar w:fldCharType="begin"/>
        </w:r>
        <w:r w:rsidR="009278A3">
          <w:rPr>
            <w:noProof/>
            <w:webHidden/>
          </w:rPr>
          <w:instrText xml:space="preserve"> PAGEREF _Toc511747871 \h </w:instrText>
        </w:r>
        <w:r w:rsidR="009278A3">
          <w:rPr>
            <w:noProof/>
            <w:webHidden/>
          </w:rPr>
        </w:r>
        <w:r w:rsidR="009278A3">
          <w:rPr>
            <w:noProof/>
            <w:webHidden/>
          </w:rPr>
          <w:fldChar w:fldCharType="separate"/>
        </w:r>
        <w:r w:rsidR="009278A3">
          <w:rPr>
            <w:noProof/>
            <w:webHidden/>
          </w:rPr>
          <w:t>5</w:t>
        </w:r>
        <w:r w:rsidR="009278A3">
          <w:rPr>
            <w:noProof/>
            <w:webHidden/>
          </w:rPr>
          <w:fldChar w:fldCharType="end"/>
        </w:r>
      </w:hyperlink>
    </w:p>
    <w:p w:rsidR="009278A3" w:rsidRDefault="00EF591C">
      <w:pPr>
        <w:pStyle w:val="25"/>
        <w:rPr>
          <w:rFonts w:asciiTheme="minorHAnsi" w:eastAsiaTheme="minorEastAsia" w:hAnsiTheme="minorHAnsi" w:cstheme="minorBidi"/>
          <w:noProof/>
          <w:sz w:val="22"/>
          <w:szCs w:val="22"/>
          <w:lang w:val="ru-RU" w:eastAsia="ru-RU"/>
        </w:rPr>
      </w:pPr>
      <w:hyperlink w:anchor="_Toc511747872" w:history="1">
        <w:r w:rsidR="009278A3" w:rsidRPr="00EF0190">
          <w:rPr>
            <w:rStyle w:val="aff7"/>
            <w:noProof/>
          </w:rPr>
          <w:t>2.1                Чертежи проекта межевания территории</w:t>
        </w:r>
        <w:r w:rsidR="009278A3">
          <w:rPr>
            <w:noProof/>
            <w:webHidden/>
          </w:rPr>
          <w:tab/>
        </w:r>
        <w:r w:rsidR="009278A3">
          <w:rPr>
            <w:noProof/>
            <w:webHidden/>
          </w:rPr>
          <w:fldChar w:fldCharType="begin"/>
        </w:r>
        <w:r w:rsidR="009278A3">
          <w:rPr>
            <w:noProof/>
            <w:webHidden/>
          </w:rPr>
          <w:instrText xml:space="preserve"> PAGEREF _Toc511747872 \h </w:instrText>
        </w:r>
        <w:r w:rsidR="009278A3">
          <w:rPr>
            <w:noProof/>
            <w:webHidden/>
          </w:rPr>
        </w:r>
        <w:r w:rsidR="009278A3">
          <w:rPr>
            <w:noProof/>
            <w:webHidden/>
          </w:rPr>
          <w:fldChar w:fldCharType="separate"/>
        </w:r>
        <w:r w:rsidR="009278A3">
          <w:rPr>
            <w:noProof/>
            <w:webHidden/>
          </w:rPr>
          <w:t>6</w:t>
        </w:r>
        <w:r w:rsidR="009278A3">
          <w:rPr>
            <w:noProof/>
            <w:webHidden/>
          </w:rPr>
          <w:fldChar w:fldCharType="end"/>
        </w:r>
      </w:hyperlink>
    </w:p>
    <w:p w:rsidR="00BC7330" w:rsidRPr="003553A2" w:rsidRDefault="007275DB" w:rsidP="00F11F3E">
      <w:pPr>
        <w:rPr>
          <w:noProof/>
          <w:lang w:val="en-US"/>
        </w:rPr>
      </w:pPr>
      <w:r w:rsidRPr="003553A2">
        <w:rPr>
          <w:noProof/>
          <w:lang w:val="en-US"/>
        </w:rPr>
        <w:fldChar w:fldCharType="end"/>
      </w:r>
    </w:p>
    <w:p w:rsidR="0004169E" w:rsidRPr="0004169E" w:rsidRDefault="0004169E" w:rsidP="000900EC">
      <w:pPr>
        <w:spacing w:line="240" w:lineRule="auto"/>
        <w:rPr>
          <w:sz w:val="20"/>
        </w:rPr>
      </w:pPr>
    </w:p>
    <w:p w:rsidR="0004169E" w:rsidRPr="0004169E" w:rsidRDefault="0004169E" w:rsidP="0004169E">
      <w:pPr>
        <w:rPr>
          <w:sz w:val="20"/>
        </w:rPr>
      </w:pPr>
    </w:p>
    <w:p w:rsidR="0004169E" w:rsidRPr="0004169E" w:rsidRDefault="0004169E" w:rsidP="0004169E">
      <w:pPr>
        <w:rPr>
          <w:sz w:val="20"/>
        </w:rPr>
      </w:pPr>
    </w:p>
    <w:p w:rsidR="001D1423" w:rsidRPr="0004169E" w:rsidRDefault="001D1423" w:rsidP="0004169E">
      <w:pPr>
        <w:tabs>
          <w:tab w:val="center" w:pos="5287"/>
        </w:tabs>
        <w:rPr>
          <w:sz w:val="20"/>
        </w:rPr>
        <w:sectPr w:rsidR="001D1423" w:rsidRPr="0004169E" w:rsidSect="00127976">
          <w:pgSz w:w="11906" w:h="16838" w:code="9"/>
          <w:pgMar w:top="1134" w:right="624" w:bottom="1701" w:left="1417" w:header="357" w:footer="323" w:gutter="0"/>
          <w:cols w:space="708"/>
          <w:docGrid w:linePitch="360"/>
        </w:sectPr>
      </w:pPr>
    </w:p>
    <w:p w:rsidR="000F0F59" w:rsidRDefault="00850BAF" w:rsidP="00850BAF">
      <w:pPr>
        <w:pStyle w:val="1"/>
      </w:pPr>
      <w:bookmarkStart w:id="3" w:name="_Toc511747868"/>
      <w:bookmarkStart w:id="4" w:name="_Toc460922400"/>
      <w:bookmarkStart w:id="5" w:name="_Toc2500477"/>
      <w:bookmarkStart w:id="6" w:name="_Toc22451585"/>
      <w:bookmarkStart w:id="7" w:name="_Toc24776584"/>
      <w:bookmarkStart w:id="8" w:name="_Toc24776726"/>
      <w:bookmarkStart w:id="9" w:name="_Toc85359910"/>
      <w:bookmarkStart w:id="10" w:name="_Toc85509279"/>
      <w:bookmarkStart w:id="11" w:name="_Toc85511921"/>
      <w:bookmarkStart w:id="12" w:name="_Toc94502776"/>
      <w:bookmarkStart w:id="13" w:name="_Toc94502815"/>
      <w:bookmarkStart w:id="14" w:name="_Toc94502946"/>
      <w:bookmarkStart w:id="15" w:name="_Toc94529403"/>
      <w:bookmarkEnd w:id="1"/>
      <w:bookmarkEnd w:id="2"/>
      <w:r>
        <w:lastRenderedPageBreak/>
        <w:t>Проект межевания территории</w:t>
      </w:r>
      <w:bookmarkEnd w:id="3"/>
    </w:p>
    <w:p w:rsidR="00D271D2" w:rsidRDefault="00D271D2" w:rsidP="000D4BFC"/>
    <w:p w:rsidR="000D4BFC" w:rsidRDefault="000D4BFC" w:rsidP="000D4BFC">
      <w:r w:rsidRPr="00A023ED">
        <w:t>В соответствие с</w:t>
      </w:r>
      <w:r>
        <w:t xml:space="preserve"> частью 2</w:t>
      </w:r>
      <w:r w:rsidRPr="00A023ED">
        <w:t xml:space="preserve"> ст</w:t>
      </w:r>
      <w:r>
        <w:t xml:space="preserve">атьи </w:t>
      </w:r>
      <w:r w:rsidRPr="00A023ED">
        <w:t xml:space="preserve">43 </w:t>
      </w:r>
      <w:r>
        <w:t>Градостроительного кодекса Российской Федерации подготовка проекта меже</w:t>
      </w:r>
      <w:r w:rsidR="00A72532">
        <w:t xml:space="preserve">вания территории осуществляется, </w:t>
      </w:r>
      <w:r>
        <w:t>для:</w:t>
      </w:r>
    </w:p>
    <w:p w:rsidR="000D4BFC" w:rsidRDefault="000D4BFC" w:rsidP="000D4BFC">
      <w:r>
        <w:t>- определения местоположения границ</w:t>
      </w:r>
      <w:r w:rsidR="00A72532">
        <w:t xml:space="preserve">, </w:t>
      </w:r>
      <w:r>
        <w:t>образуемых и изменяемых земельных участков;</w:t>
      </w:r>
    </w:p>
    <w:p w:rsidR="000D4BFC" w:rsidRPr="00A023ED" w:rsidRDefault="000D4BFC" w:rsidP="000D4BFC">
      <w:r>
        <w:t>-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 же для установления, изменения, отмены красных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установления, изменения, отмена влекут за собой исключительно изменение границ территории общего пользования.</w:t>
      </w:r>
    </w:p>
    <w:p w:rsidR="000F0F59" w:rsidRPr="00ED7769" w:rsidRDefault="00850BAF" w:rsidP="00850BAF">
      <w:pPr>
        <w:pStyle w:val="20"/>
      </w:pPr>
      <w:bookmarkStart w:id="16" w:name="_Toc511747869"/>
      <w:r w:rsidRPr="00ED7769">
        <w:t>Перечень и сведения о площади образуемых земельных участков, возможные способы их образования</w:t>
      </w:r>
      <w:bookmarkEnd w:id="16"/>
    </w:p>
    <w:p w:rsidR="00D271D2" w:rsidRDefault="00D271D2" w:rsidP="00E5184F"/>
    <w:p w:rsidR="000D4BFC" w:rsidRDefault="00E5184F" w:rsidP="000D4BFC">
      <w:r>
        <w:t>Образование земельных участков происходит путем раздела земельн</w:t>
      </w:r>
      <w:r w:rsidR="00547E0A">
        <w:t>ого</w:t>
      </w:r>
      <w:r>
        <w:t xml:space="preserve"> участк</w:t>
      </w:r>
      <w:r w:rsidR="00547E0A">
        <w:t>а</w:t>
      </w:r>
      <w:r>
        <w:t xml:space="preserve"> с кадастровым номер</w:t>
      </w:r>
      <w:r w:rsidR="00547E0A">
        <w:t>о</w:t>
      </w:r>
      <w:r w:rsidR="006E249E">
        <w:t>м</w:t>
      </w:r>
      <w:r>
        <w:t xml:space="preserve"> 86:08:0000000:467</w:t>
      </w:r>
      <w:r w:rsidR="002C0F60">
        <w:t xml:space="preserve"> </w:t>
      </w:r>
      <w:r>
        <w:t>с сохранением исходн</w:t>
      </w:r>
      <w:r w:rsidR="00547E0A">
        <w:t>ого</w:t>
      </w:r>
      <w:r>
        <w:t xml:space="preserve"> земельн</w:t>
      </w:r>
      <w:r w:rsidR="00547E0A">
        <w:t>ого</w:t>
      </w:r>
      <w:r w:rsidR="00D271D2">
        <w:t xml:space="preserve"> участк</w:t>
      </w:r>
      <w:r w:rsidR="00547E0A">
        <w:t>а</w:t>
      </w:r>
      <w:r w:rsidR="004963CA">
        <w:t xml:space="preserve"> </w:t>
      </w:r>
      <w:r w:rsidR="00ED7769">
        <w:t xml:space="preserve">в измененных границах, а так же образование из земель, находящихся в </w:t>
      </w:r>
      <w:r w:rsidR="007C1469">
        <w:t>государственной</w:t>
      </w:r>
      <w:r w:rsidR="00ED7769">
        <w:t xml:space="preserve"> или муниципальной собственности.</w:t>
      </w:r>
    </w:p>
    <w:p w:rsidR="0079591A" w:rsidRPr="005A5AE5" w:rsidRDefault="0079591A" w:rsidP="000D4BFC">
      <w:r>
        <w:t>Расчет полосы отвода земельных участков необходимых для проектируемых объектов производится с учетом действующих норм отвода земель.</w:t>
      </w:r>
    </w:p>
    <w:p w:rsidR="00683D10" w:rsidRDefault="00683D10" w:rsidP="000D4BFC">
      <w:pPr>
        <w:suppressAutoHyphens/>
        <w:spacing w:line="240" w:lineRule="auto"/>
        <w:ind w:firstLine="0"/>
        <w:contextualSpacing/>
      </w:pPr>
    </w:p>
    <w:p w:rsidR="000D4BFC" w:rsidRPr="00D23A60" w:rsidRDefault="000D4BFC" w:rsidP="000D4BFC">
      <w:pPr>
        <w:suppressAutoHyphens/>
        <w:spacing w:line="240" w:lineRule="auto"/>
        <w:ind w:firstLine="0"/>
        <w:contextualSpacing/>
      </w:pPr>
      <w:r w:rsidRPr="00D23A60">
        <w:t xml:space="preserve">Таблица </w:t>
      </w:r>
      <w:r w:rsidR="00ED7769">
        <w:t>1</w:t>
      </w:r>
      <w:r w:rsidRPr="00D23A60">
        <w:t>.</w:t>
      </w:r>
      <w:r>
        <w:t>1</w:t>
      </w:r>
      <w:r w:rsidR="005D52A1">
        <w:t xml:space="preserve"> - </w:t>
      </w:r>
      <w:r w:rsidRPr="00D23A60">
        <w:t>Площади земельных участков, необходимые для строительства и эксплуатации проектируемых объектов</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126"/>
        <w:gridCol w:w="1985"/>
        <w:gridCol w:w="1672"/>
      </w:tblGrid>
      <w:tr w:rsidR="000D4BFC" w:rsidRPr="00ED7769" w:rsidTr="0079591A">
        <w:trPr>
          <w:trHeight w:val="928"/>
          <w:tblHeader/>
          <w:jc w:val="center"/>
        </w:trPr>
        <w:tc>
          <w:tcPr>
            <w:tcW w:w="3681" w:type="dxa"/>
            <w:vAlign w:val="center"/>
          </w:tcPr>
          <w:p w:rsidR="000D4BFC" w:rsidRPr="00ED7769" w:rsidRDefault="000D4BFC" w:rsidP="0079591A">
            <w:pPr>
              <w:spacing w:line="240" w:lineRule="auto"/>
              <w:ind w:firstLine="0"/>
              <w:jc w:val="center"/>
            </w:pPr>
            <w:r w:rsidRPr="00ED7769">
              <w:t>Наименование объекта (кадастровый номер)</w:t>
            </w:r>
          </w:p>
        </w:tc>
        <w:tc>
          <w:tcPr>
            <w:tcW w:w="2126" w:type="dxa"/>
            <w:shd w:val="clear" w:color="auto" w:fill="auto"/>
            <w:vAlign w:val="center"/>
          </w:tcPr>
          <w:p w:rsidR="000D4BFC" w:rsidRPr="00ED7769" w:rsidRDefault="000D4BFC" w:rsidP="0079591A">
            <w:pPr>
              <w:spacing w:line="240" w:lineRule="auto"/>
              <w:ind w:firstLine="0"/>
              <w:jc w:val="center"/>
            </w:pPr>
            <w:r w:rsidRPr="00ED7769">
              <w:t>Площадь вновь испрашиваемых земельных участков, га</w:t>
            </w:r>
          </w:p>
        </w:tc>
        <w:tc>
          <w:tcPr>
            <w:tcW w:w="1985" w:type="dxa"/>
            <w:shd w:val="clear" w:color="auto" w:fill="auto"/>
            <w:vAlign w:val="center"/>
          </w:tcPr>
          <w:p w:rsidR="000D4BFC" w:rsidRPr="00ED7769" w:rsidRDefault="000D4BFC" w:rsidP="0079591A">
            <w:pPr>
              <w:spacing w:line="240" w:lineRule="auto"/>
              <w:ind w:firstLine="0"/>
              <w:jc w:val="center"/>
            </w:pPr>
            <w:r w:rsidRPr="00ED7769">
              <w:t>Площадь по земельным участкам, арендованным ранее, га</w:t>
            </w:r>
          </w:p>
        </w:tc>
        <w:tc>
          <w:tcPr>
            <w:tcW w:w="1672" w:type="dxa"/>
            <w:shd w:val="clear" w:color="auto" w:fill="auto"/>
            <w:vAlign w:val="center"/>
          </w:tcPr>
          <w:p w:rsidR="000D4BFC" w:rsidRPr="00ED7769" w:rsidRDefault="000D4BFC" w:rsidP="0079591A">
            <w:pPr>
              <w:spacing w:line="240" w:lineRule="auto"/>
              <w:ind w:firstLine="0"/>
              <w:jc w:val="center"/>
            </w:pPr>
            <w:r w:rsidRPr="00ED7769">
              <w:t>Зона планируемого размещения, га</w:t>
            </w:r>
          </w:p>
        </w:tc>
      </w:tr>
      <w:tr w:rsidR="000D4BFC" w:rsidRPr="00510913" w:rsidTr="0079591A">
        <w:trPr>
          <w:trHeight w:val="469"/>
          <w:tblHeader/>
          <w:jc w:val="center"/>
        </w:trPr>
        <w:tc>
          <w:tcPr>
            <w:tcW w:w="3681" w:type="dxa"/>
            <w:vAlign w:val="center"/>
          </w:tcPr>
          <w:p w:rsidR="000D4BFC" w:rsidRPr="00ED7769" w:rsidRDefault="00FD63C9" w:rsidP="004B1461">
            <w:pPr>
              <w:spacing w:line="240" w:lineRule="auto"/>
              <w:ind w:firstLine="0"/>
              <w:jc w:val="center"/>
              <w:rPr>
                <w:szCs w:val="24"/>
              </w:rPr>
            </w:pPr>
            <w:r w:rsidRPr="00FD63C9">
              <w:rPr>
                <w:szCs w:val="24"/>
              </w:rPr>
              <w:t xml:space="preserve">Обустройство разведочных скважин №№ 3106р, 3119р </w:t>
            </w:r>
            <w:proofErr w:type="spellStart"/>
            <w:r w:rsidRPr="00FD63C9">
              <w:rPr>
                <w:szCs w:val="24"/>
              </w:rPr>
              <w:t>Среднебалыкского</w:t>
            </w:r>
            <w:proofErr w:type="spellEnd"/>
            <w:r w:rsidRPr="00FD63C9">
              <w:rPr>
                <w:szCs w:val="24"/>
              </w:rPr>
              <w:t xml:space="preserve"> (Южная часть) месторождения, Майского региона</w:t>
            </w:r>
          </w:p>
        </w:tc>
        <w:tc>
          <w:tcPr>
            <w:tcW w:w="2126" w:type="dxa"/>
            <w:shd w:val="clear" w:color="auto" w:fill="auto"/>
            <w:vAlign w:val="center"/>
          </w:tcPr>
          <w:p w:rsidR="000D4BFC" w:rsidRPr="00ED7769" w:rsidRDefault="00ED7769" w:rsidP="0079591A">
            <w:pPr>
              <w:spacing w:line="240" w:lineRule="auto"/>
              <w:ind w:firstLine="73"/>
              <w:jc w:val="center"/>
            </w:pPr>
            <w:r w:rsidRPr="00ED7769">
              <w:t>17,8659</w:t>
            </w:r>
          </w:p>
        </w:tc>
        <w:tc>
          <w:tcPr>
            <w:tcW w:w="1985" w:type="dxa"/>
            <w:shd w:val="clear" w:color="auto" w:fill="auto"/>
            <w:vAlign w:val="center"/>
          </w:tcPr>
          <w:p w:rsidR="000D4BFC" w:rsidRPr="00ED7769" w:rsidRDefault="00547C39" w:rsidP="0079591A">
            <w:pPr>
              <w:spacing w:line="240" w:lineRule="auto"/>
              <w:ind w:firstLine="73"/>
              <w:jc w:val="center"/>
            </w:pPr>
            <w:r>
              <w:t>2,0885</w:t>
            </w:r>
          </w:p>
        </w:tc>
        <w:tc>
          <w:tcPr>
            <w:tcW w:w="1672" w:type="dxa"/>
            <w:shd w:val="clear" w:color="auto" w:fill="auto"/>
            <w:vAlign w:val="center"/>
          </w:tcPr>
          <w:p w:rsidR="000D4BFC" w:rsidRPr="00D23A60" w:rsidRDefault="00547C39" w:rsidP="00547C39">
            <w:pPr>
              <w:spacing w:line="240" w:lineRule="auto"/>
              <w:ind w:firstLine="73"/>
              <w:jc w:val="center"/>
            </w:pPr>
            <w:r>
              <w:t>19,9544</w:t>
            </w:r>
          </w:p>
        </w:tc>
      </w:tr>
    </w:tbl>
    <w:p w:rsidR="000D4BFC" w:rsidRDefault="000D4BFC" w:rsidP="000D4BFC"/>
    <w:p w:rsidR="00906C96" w:rsidRDefault="00906C96" w:rsidP="000D4BFC"/>
    <w:p w:rsidR="00906C96" w:rsidRDefault="00906C96" w:rsidP="000D4BFC"/>
    <w:p w:rsidR="00683D10" w:rsidRDefault="00683D10" w:rsidP="000D4BFC"/>
    <w:p w:rsidR="00906C96" w:rsidRDefault="00906C96" w:rsidP="000D4BFC"/>
    <w:p w:rsidR="00336D60" w:rsidRDefault="00336D60" w:rsidP="000D4BFC"/>
    <w:p w:rsidR="00906C96" w:rsidRDefault="00906C96" w:rsidP="000D4BFC"/>
    <w:p w:rsidR="001D1DDD" w:rsidRDefault="001D1DDD" w:rsidP="000D4BFC"/>
    <w:p w:rsidR="00906C96" w:rsidRDefault="00906C96" w:rsidP="000D4BFC"/>
    <w:p w:rsidR="00112C7E" w:rsidRPr="000F0179" w:rsidRDefault="00112C7E" w:rsidP="005D52A1">
      <w:pPr>
        <w:ind w:firstLine="0"/>
        <w:jc w:val="left"/>
        <w:rPr>
          <w:color w:val="000000" w:themeColor="text1"/>
        </w:rPr>
      </w:pPr>
      <w:r w:rsidRPr="000F0179">
        <w:rPr>
          <w:color w:val="000000" w:themeColor="text1"/>
        </w:rPr>
        <w:t>Таблица 5.</w:t>
      </w:r>
      <w:r w:rsidR="005D52A1">
        <w:rPr>
          <w:color w:val="000000" w:themeColor="text1"/>
        </w:rPr>
        <w:t>2</w:t>
      </w:r>
      <w:r w:rsidRPr="000F0179">
        <w:rPr>
          <w:color w:val="000000" w:themeColor="text1"/>
        </w:rPr>
        <w:t xml:space="preserve"> -  Площадь </w:t>
      </w:r>
      <w:r w:rsidR="0018113C">
        <w:rPr>
          <w:color w:val="000000" w:themeColor="text1"/>
        </w:rPr>
        <w:t>испрашиваемых</w:t>
      </w:r>
      <w:r w:rsidR="000F0179" w:rsidRPr="000F0179">
        <w:rPr>
          <w:color w:val="000000" w:themeColor="text1"/>
        </w:rPr>
        <w:t xml:space="preserve"> земельных участков</w:t>
      </w:r>
      <w:r w:rsidR="004D27DA">
        <w:rPr>
          <w:color w:val="000000" w:themeColor="text1"/>
        </w:rPr>
        <w:t xml:space="preserve"> под проектируемый объект</w:t>
      </w:r>
    </w:p>
    <w:tbl>
      <w:tblPr>
        <w:tblW w:w="7611" w:type="dxa"/>
        <w:tblInd w:w="13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2"/>
        <w:gridCol w:w="1877"/>
        <w:gridCol w:w="2802"/>
      </w:tblGrid>
      <w:tr w:rsidR="00503C43" w:rsidRPr="001E723A" w:rsidTr="00503C43">
        <w:tc>
          <w:tcPr>
            <w:tcW w:w="2932" w:type="dxa"/>
            <w:shd w:val="clear" w:color="auto" w:fill="auto"/>
            <w:vAlign w:val="center"/>
          </w:tcPr>
          <w:p w:rsidR="00503C43" w:rsidRPr="00155E65" w:rsidRDefault="00503C43" w:rsidP="00806349">
            <w:pPr>
              <w:pStyle w:val="2ff0"/>
              <w:suppressAutoHyphens/>
              <w:spacing w:after="0" w:line="240" w:lineRule="auto"/>
              <w:ind w:left="0"/>
              <w:jc w:val="center"/>
              <w:rPr>
                <w:rFonts w:ascii="Times New Roman" w:hAnsi="Times New Roman"/>
                <w:b/>
                <w:sz w:val="22"/>
                <w:szCs w:val="22"/>
              </w:rPr>
            </w:pPr>
            <w:r w:rsidRPr="00155E65">
              <w:rPr>
                <w:rFonts w:ascii="Times New Roman" w:hAnsi="Times New Roman"/>
                <w:b/>
                <w:sz w:val="22"/>
                <w:szCs w:val="22"/>
              </w:rPr>
              <w:t>Кадастровый номер земельного участка</w:t>
            </w:r>
          </w:p>
        </w:tc>
        <w:tc>
          <w:tcPr>
            <w:tcW w:w="1877" w:type="dxa"/>
            <w:shd w:val="clear" w:color="auto" w:fill="auto"/>
            <w:vAlign w:val="center"/>
          </w:tcPr>
          <w:p w:rsidR="00503C43" w:rsidRPr="00155E65" w:rsidRDefault="00503C43" w:rsidP="00806349">
            <w:pPr>
              <w:pStyle w:val="2ff0"/>
              <w:suppressAutoHyphens/>
              <w:spacing w:after="0" w:line="240" w:lineRule="auto"/>
              <w:ind w:left="0" w:firstLine="15"/>
              <w:jc w:val="center"/>
              <w:rPr>
                <w:rFonts w:ascii="Times New Roman" w:hAnsi="Times New Roman"/>
                <w:b/>
                <w:sz w:val="22"/>
                <w:szCs w:val="22"/>
              </w:rPr>
            </w:pPr>
            <w:r w:rsidRPr="00155E65">
              <w:rPr>
                <w:rFonts w:ascii="Times New Roman" w:hAnsi="Times New Roman"/>
                <w:b/>
                <w:sz w:val="22"/>
                <w:szCs w:val="22"/>
              </w:rPr>
              <w:t>Испрашиваемая площадь земельного участка, га</w:t>
            </w:r>
          </w:p>
        </w:tc>
        <w:tc>
          <w:tcPr>
            <w:tcW w:w="2802" w:type="dxa"/>
            <w:shd w:val="clear" w:color="auto" w:fill="auto"/>
            <w:vAlign w:val="center"/>
          </w:tcPr>
          <w:p w:rsidR="00503C43" w:rsidRPr="00155E65" w:rsidRDefault="00503C43" w:rsidP="00806349">
            <w:pPr>
              <w:pStyle w:val="2ff0"/>
              <w:suppressAutoHyphens/>
              <w:spacing w:after="0" w:line="240" w:lineRule="auto"/>
              <w:ind w:left="0"/>
              <w:jc w:val="center"/>
              <w:rPr>
                <w:rFonts w:ascii="Times New Roman" w:hAnsi="Times New Roman"/>
                <w:b/>
                <w:sz w:val="22"/>
                <w:szCs w:val="22"/>
              </w:rPr>
            </w:pPr>
            <w:r w:rsidRPr="00155E65">
              <w:rPr>
                <w:rFonts w:ascii="Times New Roman" w:hAnsi="Times New Roman"/>
                <w:b/>
                <w:sz w:val="22"/>
                <w:szCs w:val="22"/>
              </w:rPr>
              <w:t>Категория земель</w:t>
            </w:r>
          </w:p>
        </w:tc>
      </w:tr>
      <w:tr w:rsidR="00503C43" w:rsidRPr="001E723A" w:rsidTr="00503C43">
        <w:tc>
          <w:tcPr>
            <w:tcW w:w="2932" w:type="dxa"/>
            <w:shd w:val="clear" w:color="auto" w:fill="auto"/>
            <w:vAlign w:val="center"/>
          </w:tcPr>
          <w:p w:rsidR="00503C43" w:rsidRPr="00155E65" w:rsidRDefault="00503C43" w:rsidP="00806349">
            <w:pPr>
              <w:ind w:left="164" w:firstLine="22"/>
              <w:jc w:val="center"/>
              <w:rPr>
                <w:b/>
                <w:sz w:val="22"/>
                <w:szCs w:val="22"/>
              </w:rPr>
            </w:pPr>
            <w:r w:rsidRPr="00155E65">
              <w:rPr>
                <w:b/>
                <w:sz w:val="22"/>
                <w:szCs w:val="22"/>
              </w:rPr>
              <w:t>1</w:t>
            </w:r>
          </w:p>
        </w:tc>
        <w:tc>
          <w:tcPr>
            <w:tcW w:w="1877" w:type="dxa"/>
            <w:shd w:val="clear" w:color="auto" w:fill="auto"/>
            <w:vAlign w:val="center"/>
          </w:tcPr>
          <w:p w:rsidR="00503C43" w:rsidRPr="00155E65" w:rsidRDefault="00503C43" w:rsidP="00806349">
            <w:pPr>
              <w:ind w:left="164" w:firstLine="22"/>
              <w:jc w:val="center"/>
              <w:rPr>
                <w:b/>
                <w:sz w:val="22"/>
                <w:szCs w:val="22"/>
              </w:rPr>
            </w:pPr>
            <w:r w:rsidRPr="00155E65">
              <w:rPr>
                <w:b/>
                <w:sz w:val="22"/>
                <w:szCs w:val="22"/>
              </w:rPr>
              <w:t>2</w:t>
            </w:r>
          </w:p>
        </w:tc>
        <w:tc>
          <w:tcPr>
            <w:tcW w:w="2802" w:type="dxa"/>
            <w:shd w:val="clear" w:color="auto" w:fill="auto"/>
            <w:vAlign w:val="center"/>
          </w:tcPr>
          <w:p w:rsidR="00503C43" w:rsidRPr="00155E65" w:rsidRDefault="00503C43" w:rsidP="00806349">
            <w:pPr>
              <w:ind w:left="164" w:firstLine="22"/>
              <w:jc w:val="center"/>
              <w:rPr>
                <w:b/>
                <w:sz w:val="22"/>
                <w:szCs w:val="22"/>
              </w:rPr>
            </w:pPr>
            <w:r w:rsidRPr="00155E65">
              <w:rPr>
                <w:b/>
                <w:sz w:val="22"/>
                <w:szCs w:val="22"/>
              </w:rPr>
              <w:t>3</w:t>
            </w:r>
          </w:p>
        </w:tc>
      </w:tr>
      <w:tr w:rsidR="00503C43" w:rsidRPr="001E723A" w:rsidTr="00503C43">
        <w:tc>
          <w:tcPr>
            <w:tcW w:w="2932" w:type="dxa"/>
            <w:shd w:val="clear" w:color="auto" w:fill="auto"/>
            <w:vAlign w:val="center"/>
          </w:tcPr>
          <w:p w:rsidR="00503C43" w:rsidRPr="00696FF3" w:rsidRDefault="00503C43" w:rsidP="00FF0B33">
            <w:pPr>
              <w:ind w:left="164" w:firstLine="22"/>
              <w:jc w:val="center"/>
              <w:rPr>
                <w:color w:val="000000" w:themeColor="text1"/>
                <w:sz w:val="22"/>
                <w:szCs w:val="22"/>
              </w:rPr>
            </w:pPr>
            <w:r w:rsidRPr="00696FF3">
              <w:rPr>
                <w:color w:val="000000" w:themeColor="text1"/>
                <w:sz w:val="22"/>
                <w:szCs w:val="22"/>
              </w:rPr>
              <w:t>86:08:0000000:467:ЗУ1</w:t>
            </w:r>
          </w:p>
        </w:tc>
        <w:tc>
          <w:tcPr>
            <w:tcW w:w="1877" w:type="dxa"/>
            <w:shd w:val="clear" w:color="auto" w:fill="auto"/>
            <w:vAlign w:val="center"/>
          </w:tcPr>
          <w:p w:rsidR="00503C43" w:rsidRPr="006E1A38" w:rsidRDefault="002649F0" w:rsidP="001716FB">
            <w:pPr>
              <w:ind w:firstLine="0"/>
              <w:jc w:val="center"/>
              <w:rPr>
                <w:color w:val="000000" w:themeColor="text1"/>
                <w:sz w:val="22"/>
                <w:szCs w:val="22"/>
              </w:rPr>
            </w:pPr>
            <w:r>
              <w:rPr>
                <w:color w:val="000000" w:themeColor="text1"/>
                <w:sz w:val="22"/>
                <w:szCs w:val="22"/>
              </w:rPr>
              <w:t>15,7440</w:t>
            </w:r>
          </w:p>
        </w:tc>
        <w:tc>
          <w:tcPr>
            <w:tcW w:w="2802" w:type="dxa"/>
            <w:shd w:val="clear" w:color="auto" w:fill="auto"/>
            <w:vAlign w:val="center"/>
          </w:tcPr>
          <w:p w:rsidR="00503C43" w:rsidRPr="00502A32" w:rsidRDefault="00E84FFE" w:rsidP="00B43751">
            <w:pPr>
              <w:ind w:left="-44" w:firstLine="22"/>
              <w:rPr>
                <w:color w:val="000000" w:themeColor="text1"/>
                <w:sz w:val="22"/>
                <w:szCs w:val="22"/>
              </w:rPr>
            </w:pPr>
            <w:r>
              <w:rPr>
                <w:color w:val="000000" w:themeColor="text1"/>
                <w:sz w:val="22"/>
                <w:szCs w:val="22"/>
              </w:rPr>
              <w:t xml:space="preserve">     </w:t>
            </w:r>
            <w:r w:rsidR="00503C43" w:rsidRPr="00502A32">
              <w:rPr>
                <w:color w:val="000000" w:themeColor="text1"/>
                <w:sz w:val="22"/>
                <w:szCs w:val="22"/>
              </w:rPr>
              <w:t xml:space="preserve"> Земли лесного фонда</w:t>
            </w:r>
          </w:p>
        </w:tc>
      </w:tr>
      <w:tr w:rsidR="00503C43" w:rsidRPr="001E723A" w:rsidTr="00503C43">
        <w:tc>
          <w:tcPr>
            <w:tcW w:w="2932" w:type="dxa"/>
            <w:shd w:val="clear" w:color="auto" w:fill="auto"/>
            <w:vAlign w:val="center"/>
          </w:tcPr>
          <w:p w:rsidR="00503C43" w:rsidRPr="00696FF3" w:rsidRDefault="00503C43" w:rsidP="00A952FD">
            <w:pPr>
              <w:ind w:left="164" w:firstLine="22"/>
              <w:jc w:val="center"/>
              <w:rPr>
                <w:color w:val="000000" w:themeColor="text1"/>
                <w:sz w:val="22"/>
                <w:szCs w:val="22"/>
              </w:rPr>
            </w:pPr>
            <w:r w:rsidRPr="00696FF3">
              <w:rPr>
                <w:color w:val="000000" w:themeColor="text1"/>
                <w:sz w:val="22"/>
                <w:szCs w:val="22"/>
              </w:rPr>
              <w:t>86:08:0000000:467:ЗУ2</w:t>
            </w:r>
          </w:p>
        </w:tc>
        <w:tc>
          <w:tcPr>
            <w:tcW w:w="1877" w:type="dxa"/>
            <w:shd w:val="clear" w:color="auto" w:fill="auto"/>
            <w:vAlign w:val="center"/>
          </w:tcPr>
          <w:p w:rsidR="00503C43" w:rsidRPr="006E1A38" w:rsidRDefault="002649F0" w:rsidP="00010EE0">
            <w:pPr>
              <w:ind w:firstLine="0"/>
              <w:jc w:val="center"/>
              <w:rPr>
                <w:color w:val="000000" w:themeColor="text1"/>
                <w:sz w:val="22"/>
                <w:szCs w:val="22"/>
              </w:rPr>
            </w:pPr>
            <w:r>
              <w:rPr>
                <w:color w:val="000000" w:themeColor="text1"/>
                <w:sz w:val="22"/>
                <w:szCs w:val="22"/>
              </w:rPr>
              <w:t>0,5175</w:t>
            </w:r>
          </w:p>
        </w:tc>
        <w:tc>
          <w:tcPr>
            <w:tcW w:w="2802" w:type="dxa"/>
            <w:shd w:val="clear" w:color="auto" w:fill="auto"/>
            <w:vAlign w:val="center"/>
          </w:tcPr>
          <w:p w:rsidR="00503C43" w:rsidRPr="00502A32" w:rsidRDefault="00E84FFE" w:rsidP="00C1192F">
            <w:pPr>
              <w:ind w:left="164" w:firstLine="22"/>
              <w:jc w:val="left"/>
              <w:rPr>
                <w:color w:val="000000" w:themeColor="text1"/>
                <w:sz w:val="22"/>
                <w:szCs w:val="22"/>
              </w:rPr>
            </w:pPr>
            <w:r>
              <w:rPr>
                <w:color w:val="000000" w:themeColor="text1"/>
                <w:sz w:val="22"/>
                <w:szCs w:val="22"/>
              </w:rPr>
              <w:t xml:space="preserve">  </w:t>
            </w:r>
            <w:r w:rsidR="00503C43" w:rsidRPr="00502A32">
              <w:rPr>
                <w:color w:val="000000" w:themeColor="text1"/>
                <w:sz w:val="22"/>
                <w:szCs w:val="22"/>
              </w:rPr>
              <w:t>Земли лесного фонда</w:t>
            </w:r>
          </w:p>
        </w:tc>
      </w:tr>
      <w:tr w:rsidR="00503C43" w:rsidRPr="002649F0" w:rsidTr="00503C43">
        <w:tc>
          <w:tcPr>
            <w:tcW w:w="2932" w:type="dxa"/>
            <w:shd w:val="clear" w:color="auto" w:fill="auto"/>
            <w:vAlign w:val="center"/>
          </w:tcPr>
          <w:p w:rsidR="00503C43" w:rsidRPr="002649F0" w:rsidRDefault="002649F0" w:rsidP="002649F0">
            <w:pPr>
              <w:ind w:left="164" w:firstLine="22"/>
              <w:jc w:val="center"/>
              <w:rPr>
                <w:color w:val="000000" w:themeColor="text1"/>
                <w:sz w:val="22"/>
                <w:szCs w:val="22"/>
              </w:rPr>
            </w:pPr>
            <w:r w:rsidRPr="002649F0">
              <w:rPr>
                <w:color w:val="000000" w:themeColor="text1"/>
                <w:sz w:val="22"/>
                <w:szCs w:val="22"/>
              </w:rPr>
              <w:t>86:08:0030702</w:t>
            </w:r>
            <w:r w:rsidR="00696FF3" w:rsidRPr="002649F0">
              <w:rPr>
                <w:color w:val="000000" w:themeColor="text1"/>
                <w:sz w:val="22"/>
                <w:szCs w:val="22"/>
              </w:rPr>
              <w:t>:ЗУ</w:t>
            </w:r>
            <w:proofErr w:type="gramStart"/>
            <w:r w:rsidRPr="002649F0">
              <w:rPr>
                <w:color w:val="000000" w:themeColor="text1"/>
                <w:sz w:val="22"/>
                <w:szCs w:val="22"/>
              </w:rPr>
              <w:t>1</w:t>
            </w:r>
            <w:proofErr w:type="gramEnd"/>
          </w:p>
        </w:tc>
        <w:tc>
          <w:tcPr>
            <w:tcW w:w="1877" w:type="dxa"/>
            <w:shd w:val="clear" w:color="auto" w:fill="auto"/>
            <w:vAlign w:val="center"/>
          </w:tcPr>
          <w:p w:rsidR="00503C43" w:rsidRPr="002649F0" w:rsidRDefault="00010EE0" w:rsidP="002649F0">
            <w:pPr>
              <w:ind w:firstLine="0"/>
              <w:jc w:val="center"/>
              <w:rPr>
                <w:color w:val="000000" w:themeColor="text1"/>
                <w:sz w:val="22"/>
                <w:szCs w:val="22"/>
              </w:rPr>
            </w:pPr>
            <w:r w:rsidRPr="002649F0">
              <w:rPr>
                <w:color w:val="000000" w:themeColor="text1"/>
                <w:sz w:val="22"/>
                <w:szCs w:val="22"/>
              </w:rPr>
              <w:t>0,</w:t>
            </w:r>
            <w:r w:rsidR="002649F0" w:rsidRPr="002649F0">
              <w:rPr>
                <w:color w:val="000000" w:themeColor="text1"/>
                <w:sz w:val="22"/>
                <w:szCs w:val="22"/>
              </w:rPr>
              <w:t>7251</w:t>
            </w:r>
          </w:p>
        </w:tc>
        <w:tc>
          <w:tcPr>
            <w:tcW w:w="2802" w:type="dxa"/>
            <w:shd w:val="clear" w:color="auto" w:fill="auto"/>
            <w:vAlign w:val="center"/>
          </w:tcPr>
          <w:p w:rsidR="00503C43" w:rsidRPr="002649F0" w:rsidRDefault="00E84FFE" w:rsidP="002649F0">
            <w:pPr>
              <w:ind w:firstLine="0"/>
              <w:jc w:val="center"/>
              <w:rPr>
                <w:color w:val="000000" w:themeColor="text1"/>
                <w:sz w:val="22"/>
                <w:szCs w:val="22"/>
              </w:rPr>
            </w:pPr>
            <w:r w:rsidRPr="002649F0">
              <w:rPr>
                <w:color w:val="000000" w:themeColor="text1"/>
                <w:sz w:val="22"/>
                <w:szCs w:val="22"/>
              </w:rPr>
              <w:t xml:space="preserve"> </w:t>
            </w:r>
            <w:r w:rsidR="00502A32" w:rsidRPr="002649F0">
              <w:rPr>
                <w:color w:val="000000" w:themeColor="text1"/>
                <w:sz w:val="22"/>
                <w:szCs w:val="22"/>
              </w:rPr>
              <w:t xml:space="preserve">Земли </w:t>
            </w:r>
            <w:r w:rsidR="002649F0" w:rsidRPr="002649F0">
              <w:rPr>
                <w:color w:val="000000" w:themeColor="text1"/>
                <w:sz w:val="22"/>
                <w:szCs w:val="22"/>
              </w:rPr>
              <w:t>запаса</w:t>
            </w:r>
          </w:p>
        </w:tc>
      </w:tr>
      <w:tr w:rsidR="002649F0" w:rsidRPr="001E723A" w:rsidTr="00503C43">
        <w:tc>
          <w:tcPr>
            <w:tcW w:w="2932" w:type="dxa"/>
            <w:shd w:val="clear" w:color="auto" w:fill="auto"/>
            <w:vAlign w:val="center"/>
          </w:tcPr>
          <w:p w:rsidR="002649F0" w:rsidRPr="002649F0" w:rsidRDefault="002649F0" w:rsidP="00696FF3">
            <w:pPr>
              <w:ind w:left="164" w:firstLine="22"/>
              <w:jc w:val="center"/>
              <w:rPr>
                <w:color w:val="000000" w:themeColor="text1"/>
                <w:sz w:val="22"/>
                <w:szCs w:val="22"/>
              </w:rPr>
            </w:pPr>
            <w:r w:rsidRPr="002649F0">
              <w:rPr>
                <w:color w:val="000000" w:themeColor="text1"/>
                <w:sz w:val="22"/>
                <w:szCs w:val="22"/>
              </w:rPr>
              <w:t>86:08:0030702:ЗУ</w:t>
            </w:r>
            <w:proofErr w:type="gramStart"/>
            <w:r w:rsidRPr="002649F0">
              <w:rPr>
                <w:color w:val="000000" w:themeColor="text1"/>
                <w:sz w:val="22"/>
                <w:szCs w:val="22"/>
              </w:rPr>
              <w:t>2</w:t>
            </w:r>
            <w:proofErr w:type="gramEnd"/>
          </w:p>
        </w:tc>
        <w:tc>
          <w:tcPr>
            <w:tcW w:w="1877" w:type="dxa"/>
            <w:shd w:val="clear" w:color="auto" w:fill="auto"/>
            <w:vAlign w:val="center"/>
          </w:tcPr>
          <w:p w:rsidR="002649F0" w:rsidRPr="002649F0" w:rsidRDefault="002649F0" w:rsidP="002649F0">
            <w:pPr>
              <w:ind w:firstLine="0"/>
              <w:jc w:val="center"/>
              <w:rPr>
                <w:color w:val="000000" w:themeColor="text1"/>
                <w:sz w:val="22"/>
                <w:szCs w:val="22"/>
              </w:rPr>
            </w:pPr>
            <w:r w:rsidRPr="002649F0">
              <w:rPr>
                <w:color w:val="000000" w:themeColor="text1"/>
                <w:sz w:val="22"/>
                <w:szCs w:val="22"/>
              </w:rPr>
              <w:t>0,8793</w:t>
            </w:r>
          </w:p>
        </w:tc>
        <w:tc>
          <w:tcPr>
            <w:tcW w:w="2802" w:type="dxa"/>
            <w:shd w:val="clear" w:color="auto" w:fill="auto"/>
            <w:vAlign w:val="center"/>
          </w:tcPr>
          <w:p w:rsidR="002649F0" w:rsidRPr="00502A32" w:rsidRDefault="002649F0" w:rsidP="00C63283">
            <w:pPr>
              <w:ind w:firstLine="0"/>
              <w:jc w:val="center"/>
              <w:rPr>
                <w:color w:val="000000" w:themeColor="text1"/>
                <w:sz w:val="22"/>
                <w:szCs w:val="22"/>
              </w:rPr>
            </w:pPr>
            <w:r w:rsidRPr="002649F0">
              <w:rPr>
                <w:color w:val="000000" w:themeColor="text1"/>
                <w:sz w:val="22"/>
                <w:szCs w:val="22"/>
              </w:rPr>
              <w:t xml:space="preserve"> Земли запаса</w:t>
            </w:r>
          </w:p>
        </w:tc>
      </w:tr>
    </w:tbl>
    <w:p w:rsidR="00112C7E" w:rsidRPr="00053DDB" w:rsidRDefault="00112C7E" w:rsidP="00112C7E">
      <w:pPr>
        <w:tabs>
          <w:tab w:val="left" w:pos="2685"/>
        </w:tabs>
        <w:rPr>
          <w:bCs/>
          <w:sz w:val="14"/>
        </w:rPr>
      </w:pPr>
      <w:r>
        <w:tab/>
      </w:r>
    </w:p>
    <w:p w:rsidR="000F0F59" w:rsidRPr="00547C39" w:rsidRDefault="00252C45" w:rsidP="00252C45">
      <w:pPr>
        <w:pStyle w:val="20"/>
      </w:pPr>
      <w:bookmarkStart w:id="17" w:name="_Toc511747870"/>
      <w:r w:rsidRPr="00547C39">
        <w:t>Перечень и сведения о площади образуемых земельных участков, которые будут отнесены к территории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17"/>
    </w:p>
    <w:p w:rsidR="005104B9" w:rsidRDefault="005104B9" w:rsidP="005104B9">
      <w:r>
        <w:t>Изъятие земельных участков для государственных и муниципальных нужд для размещения проектируемого объекта не требуется.</w:t>
      </w:r>
    </w:p>
    <w:p w:rsidR="00252C45" w:rsidRDefault="00252C45" w:rsidP="00252C45">
      <w:pPr>
        <w:pStyle w:val="20"/>
      </w:pPr>
      <w:bookmarkStart w:id="18" w:name="_Toc511747871"/>
      <w:r>
        <w:t xml:space="preserve">Вид разрешенного использования </w:t>
      </w:r>
      <w:r w:rsidR="005104B9">
        <w:t>образуемых земельных участков в соответствии с проектом планировки территории</w:t>
      </w:r>
      <w:bookmarkEnd w:id="18"/>
    </w:p>
    <w:p w:rsidR="00404CBF" w:rsidRPr="0091624D" w:rsidRDefault="00404CBF" w:rsidP="00404CBF">
      <w:r>
        <w:t>Вид разрешенного использования земельного участка</w:t>
      </w:r>
      <w:r w:rsidR="00BC5C6A">
        <w:t>, формируемого</w:t>
      </w:r>
      <w:r>
        <w:t xml:space="preserve"> </w:t>
      </w:r>
      <w:r w:rsidR="00BC5C6A">
        <w:t xml:space="preserve">на землях лесного фонда, </w:t>
      </w:r>
      <w:r>
        <w:t>определен в соответствии с Лесным Кодексом РФ от 04.12.2006 №200-ФЗ (ред. от 01.07.2017) и проектной документацией лесного участка (п. 2.9.7).</w:t>
      </w:r>
    </w:p>
    <w:p w:rsidR="00404CBF" w:rsidRPr="00404CBF" w:rsidRDefault="00404CBF" w:rsidP="00404CBF"/>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2580"/>
        <w:gridCol w:w="1276"/>
        <w:gridCol w:w="2044"/>
        <w:gridCol w:w="1720"/>
      </w:tblGrid>
      <w:tr w:rsidR="007D36B4" w:rsidRPr="00A94DEC" w:rsidTr="002649F0">
        <w:tc>
          <w:tcPr>
            <w:tcW w:w="2235" w:type="dxa"/>
            <w:shd w:val="clear" w:color="auto" w:fill="auto"/>
            <w:vAlign w:val="center"/>
          </w:tcPr>
          <w:p w:rsidR="00A94DEC" w:rsidRPr="00811968" w:rsidRDefault="00A94DEC" w:rsidP="00A94DEC">
            <w:pPr>
              <w:pStyle w:val="2ff0"/>
              <w:suppressAutoHyphens/>
              <w:spacing w:after="0" w:line="240" w:lineRule="auto"/>
              <w:ind w:left="0"/>
              <w:jc w:val="center"/>
              <w:rPr>
                <w:rFonts w:ascii="Times New Roman" w:hAnsi="Times New Roman"/>
                <w:color w:val="000000" w:themeColor="text1"/>
                <w:sz w:val="22"/>
                <w:szCs w:val="22"/>
              </w:rPr>
            </w:pPr>
            <w:r w:rsidRPr="00811968">
              <w:rPr>
                <w:rFonts w:ascii="Times New Roman" w:hAnsi="Times New Roman"/>
                <w:color w:val="000000" w:themeColor="text1"/>
                <w:sz w:val="22"/>
                <w:szCs w:val="22"/>
              </w:rPr>
              <w:t>Наименование объекта</w:t>
            </w:r>
          </w:p>
        </w:tc>
        <w:tc>
          <w:tcPr>
            <w:tcW w:w="2580" w:type="dxa"/>
            <w:vAlign w:val="center"/>
          </w:tcPr>
          <w:p w:rsidR="00A94DEC" w:rsidRPr="00811968" w:rsidRDefault="00A94DEC" w:rsidP="00A94DEC">
            <w:pPr>
              <w:pStyle w:val="2ff0"/>
              <w:suppressAutoHyphens/>
              <w:spacing w:after="0" w:line="240" w:lineRule="auto"/>
              <w:ind w:left="0" w:firstLine="15"/>
              <w:jc w:val="center"/>
              <w:rPr>
                <w:rFonts w:ascii="Times New Roman" w:hAnsi="Times New Roman"/>
                <w:color w:val="000000" w:themeColor="text1"/>
                <w:sz w:val="22"/>
                <w:szCs w:val="22"/>
              </w:rPr>
            </w:pPr>
            <w:r w:rsidRPr="00811968">
              <w:rPr>
                <w:rFonts w:ascii="Times New Roman" w:hAnsi="Times New Roman"/>
                <w:color w:val="000000" w:themeColor="text1"/>
                <w:sz w:val="22"/>
                <w:szCs w:val="22"/>
              </w:rPr>
              <w:t>Кадастровый номер земельного участка</w:t>
            </w:r>
          </w:p>
        </w:tc>
        <w:tc>
          <w:tcPr>
            <w:tcW w:w="1276" w:type="dxa"/>
            <w:shd w:val="clear" w:color="auto" w:fill="auto"/>
            <w:vAlign w:val="center"/>
          </w:tcPr>
          <w:p w:rsidR="00A94DEC" w:rsidRPr="00811968" w:rsidRDefault="00A94DEC" w:rsidP="00A94DEC">
            <w:pPr>
              <w:pStyle w:val="2ff0"/>
              <w:suppressAutoHyphens/>
              <w:spacing w:after="0" w:line="240" w:lineRule="auto"/>
              <w:ind w:left="0" w:firstLine="15"/>
              <w:jc w:val="center"/>
              <w:rPr>
                <w:rFonts w:ascii="Times New Roman" w:hAnsi="Times New Roman"/>
                <w:color w:val="000000" w:themeColor="text1"/>
                <w:sz w:val="22"/>
                <w:szCs w:val="22"/>
              </w:rPr>
            </w:pPr>
            <w:r w:rsidRPr="00811968">
              <w:rPr>
                <w:rFonts w:ascii="Times New Roman" w:hAnsi="Times New Roman"/>
                <w:color w:val="000000" w:themeColor="text1"/>
                <w:sz w:val="22"/>
                <w:szCs w:val="22"/>
              </w:rPr>
              <w:t>Площадь земельного участка, га</w:t>
            </w:r>
          </w:p>
        </w:tc>
        <w:tc>
          <w:tcPr>
            <w:tcW w:w="2044" w:type="dxa"/>
            <w:shd w:val="clear" w:color="auto" w:fill="auto"/>
            <w:vAlign w:val="center"/>
          </w:tcPr>
          <w:p w:rsidR="00A94DEC" w:rsidRPr="00811968" w:rsidRDefault="00A94DEC" w:rsidP="00A94DEC">
            <w:pPr>
              <w:pStyle w:val="2ff0"/>
              <w:suppressAutoHyphens/>
              <w:spacing w:after="0" w:line="240" w:lineRule="auto"/>
              <w:ind w:left="0"/>
              <w:jc w:val="center"/>
              <w:rPr>
                <w:rFonts w:ascii="Times New Roman" w:hAnsi="Times New Roman"/>
                <w:color w:val="000000" w:themeColor="text1"/>
                <w:sz w:val="22"/>
                <w:szCs w:val="22"/>
              </w:rPr>
            </w:pPr>
            <w:r w:rsidRPr="00811968">
              <w:rPr>
                <w:rFonts w:ascii="Times New Roman" w:hAnsi="Times New Roman"/>
                <w:color w:val="000000" w:themeColor="text1"/>
                <w:sz w:val="22"/>
                <w:szCs w:val="22"/>
              </w:rPr>
              <w:t>Категория земель</w:t>
            </w:r>
          </w:p>
        </w:tc>
        <w:tc>
          <w:tcPr>
            <w:tcW w:w="1720" w:type="dxa"/>
            <w:shd w:val="clear" w:color="auto" w:fill="auto"/>
            <w:vAlign w:val="center"/>
          </w:tcPr>
          <w:p w:rsidR="00A94DEC" w:rsidRPr="00811968" w:rsidRDefault="00A94DEC" w:rsidP="00A94DEC">
            <w:pPr>
              <w:pStyle w:val="2ff0"/>
              <w:suppressAutoHyphens/>
              <w:spacing w:after="0" w:line="240" w:lineRule="auto"/>
              <w:ind w:left="0" w:firstLine="73"/>
              <w:jc w:val="center"/>
              <w:rPr>
                <w:rFonts w:ascii="Times New Roman" w:hAnsi="Times New Roman"/>
                <w:color w:val="000000" w:themeColor="text1"/>
                <w:sz w:val="22"/>
                <w:szCs w:val="22"/>
              </w:rPr>
            </w:pPr>
            <w:r w:rsidRPr="00811968">
              <w:rPr>
                <w:rFonts w:ascii="Times New Roman" w:hAnsi="Times New Roman"/>
                <w:color w:val="000000" w:themeColor="text1"/>
                <w:sz w:val="22"/>
                <w:szCs w:val="22"/>
              </w:rPr>
              <w:t>Вид использования земельного участка</w:t>
            </w:r>
          </w:p>
        </w:tc>
      </w:tr>
      <w:tr w:rsidR="002649F0" w:rsidRPr="007D36B4" w:rsidTr="004C4BA1">
        <w:trPr>
          <w:trHeight w:val="1000"/>
        </w:trPr>
        <w:tc>
          <w:tcPr>
            <w:tcW w:w="2235" w:type="dxa"/>
            <w:vMerge w:val="restart"/>
            <w:shd w:val="clear" w:color="auto" w:fill="auto"/>
            <w:vAlign w:val="center"/>
          </w:tcPr>
          <w:p w:rsidR="002649F0" w:rsidRPr="007D36B4" w:rsidRDefault="00FD63C9" w:rsidP="005E44EF">
            <w:pPr>
              <w:spacing w:line="240" w:lineRule="auto"/>
              <w:ind w:left="164" w:firstLine="22"/>
              <w:jc w:val="center"/>
              <w:rPr>
                <w:color w:val="000000" w:themeColor="text1"/>
                <w:sz w:val="18"/>
                <w:szCs w:val="18"/>
              </w:rPr>
            </w:pPr>
            <w:r w:rsidRPr="00FD63C9">
              <w:rPr>
                <w:color w:val="000000" w:themeColor="text1"/>
                <w:sz w:val="22"/>
                <w:szCs w:val="22"/>
              </w:rPr>
              <w:t xml:space="preserve">Обустройство разведочных скважин №№ 3106р, 3119р </w:t>
            </w:r>
            <w:proofErr w:type="spellStart"/>
            <w:r w:rsidRPr="00FD63C9">
              <w:rPr>
                <w:color w:val="000000" w:themeColor="text1"/>
                <w:sz w:val="22"/>
                <w:szCs w:val="22"/>
              </w:rPr>
              <w:t>Среднебалыкского</w:t>
            </w:r>
            <w:proofErr w:type="spellEnd"/>
            <w:r w:rsidRPr="00FD63C9">
              <w:rPr>
                <w:color w:val="000000" w:themeColor="text1"/>
                <w:sz w:val="22"/>
                <w:szCs w:val="22"/>
              </w:rPr>
              <w:t xml:space="preserve"> (Южная часть) месторождения, Майского</w:t>
            </w:r>
            <w:r w:rsidRPr="00FD63C9">
              <w:rPr>
                <w:color w:val="000000" w:themeColor="text1"/>
                <w:sz w:val="18"/>
                <w:szCs w:val="18"/>
              </w:rPr>
              <w:t xml:space="preserve"> </w:t>
            </w:r>
            <w:r w:rsidRPr="00FD63C9">
              <w:rPr>
                <w:color w:val="000000" w:themeColor="text1"/>
                <w:sz w:val="22"/>
                <w:szCs w:val="22"/>
              </w:rPr>
              <w:t>региона</w:t>
            </w:r>
          </w:p>
        </w:tc>
        <w:tc>
          <w:tcPr>
            <w:tcW w:w="2580" w:type="dxa"/>
            <w:vAlign w:val="center"/>
          </w:tcPr>
          <w:p w:rsidR="002649F0" w:rsidRPr="00696FF3" w:rsidRDefault="002649F0" w:rsidP="00C63283">
            <w:pPr>
              <w:ind w:left="164" w:firstLine="22"/>
              <w:jc w:val="center"/>
              <w:rPr>
                <w:color w:val="000000" w:themeColor="text1"/>
                <w:sz w:val="22"/>
                <w:szCs w:val="22"/>
              </w:rPr>
            </w:pPr>
            <w:r w:rsidRPr="00696FF3">
              <w:rPr>
                <w:color w:val="000000" w:themeColor="text1"/>
                <w:sz w:val="22"/>
                <w:szCs w:val="22"/>
              </w:rPr>
              <w:t>86:08:0000000:467:ЗУ</w:t>
            </w:r>
            <w:proofErr w:type="gramStart"/>
            <w:r w:rsidRPr="00696FF3">
              <w:rPr>
                <w:color w:val="000000" w:themeColor="text1"/>
                <w:sz w:val="22"/>
                <w:szCs w:val="22"/>
              </w:rPr>
              <w:t>1</w:t>
            </w:r>
            <w:proofErr w:type="gramEnd"/>
          </w:p>
        </w:tc>
        <w:tc>
          <w:tcPr>
            <w:tcW w:w="1276" w:type="dxa"/>
            <w:shd w:val="clear" w:color="auto" w:fill="auto"/>
            <w:vAlign w:val="center"/>
          </w:tcPr>
          <w:p w:rsidR="002649F0" w:rsidRPr="006E1A38" w:rsidRDefault="002649F0" w:rsidP="00C63283">
            <w:pPr>
              <w:ind w:firstLine="0"/>
              <w:jc w:val="center"/>
              <w:rPr>
                <w:color w:val="000000" w:themeColor="text1"/>
                <w:sz w:val="22"/>
                <w:szCs w:val="22"/>
              </w:rPr>
            </w:pPr>
            <w:r>
              <w:rPr>
                <w:color w:val="000000" w:themeColor="text1"/>
                <w:sz w:val="22"/>
                <w:szCs w:val="22"/>
              </w:rPr>
              <w:t>15,7440</w:t>
            </w:r>
          </w:p>
        </w:tc>
        <w:tc>
          <w:tcPr>
            <w:tcW w:w="2044" w:type="dxa"/>
            <w:shd w:val="clear" w:color="auto" w:fill="auto"/>
            <w:vAlign w:val="center"/>
          </w:tcPr>
          <w:p w:rsidR="002649F0" w:rsidRPr="00811968" w:rsidRDefault="002649F0" w:rsidP="00C63283">
            <w:pPr>
              <w:spacing w:line="240" w:lineRule="auto"/>
              <w:ind w:left="-44" w:firstLine="22"/>
              <w:jc w:val="center"/>
              <w:rPr>
                <w:color w:val="000000" w:themeColor="text1"/>
                <w:sz w:val="22"/>
                <w:szCs w:val="22"/>
              </w:rPr>
            </w:pPr>
            <w:r w:rsidRPr="00811968">
              <w:rPr>
                <w:color w:val="000000" w:themeColor="text1"/>
                <w:sz w:val="22"/>
                <w:szCs w:val="22"/>
              </w:rPr>
              <w:t>Земли лесного фонда</w:t>
            </w:r>
          </w:p>
        </w:tc>
        <w:tc>
          <w:tcPr>
            <w:tcW w:w="1720" w:type="dxa"/>
            <w:vMerge w:val="restart"/>
            <w:shd w:val="clear" w:color="auto" w:fill="auto"/>
            <w:vAlign w:val="center"/>
          </w:tcPr>
          <w:p w:rsidR="002649F0" w:rsidRPr="007D36B4" w:rsidRDefault="002649F0" w:rsidP="005E44EF">
            <w:pPr>
              <w:spacing w:line="240" w:lineRule="auto"/>
              <w:ind w:firstLine="0"/>
              <w:jc w:val="center"/>
              <w:rPr>
                <w:sz w:val="20"/>
              </w:rPr>
            </w:pPr>
            <w:r w:rsidRPr="00D405EA">
              <w:rPr>
                <w:color w:val="000000" w:themeColor="text1"/>
                <w:sz w:val="22"/>
                <w:szCs w:val="22"/>
              </w:rPr>
              <w:t>Выполнение работ по геологическому изучению недр, разработка месторождений полезных ископаемых</w:t>
            </w:r>
          </w:p>
        </w:tc>
      </w:tr>
      <w:tr w:rsidR="002649F0" w:rsidRPr="007D36B4" w:rsidTr="002649F0">
        <w:tc>
          <w:tcPr>
            <w:tcW w:w="2235" w:type="dxa"/>
            <w:vMerge/>
            <w:shd w:val="clear" w:color="auto" w:fill="auto"/>
            <w:vAlign w:val="center"/>
          </w:tcPr>
          <w:p w:rsidR="002649F0" w:rsidRPr="007D36B4" w:rsidRDefault="002649F0" w:rsidP="005E44EF">
            <w:pPr>
              <w:spacing w:line="240" w:lineRule="auto"/>
              <w:ind w:left="164" w:firstLine="22"/>
              <w:jc w:val="center"/>
              <w:rPr>
                <w:color w:val="000000" w:themeColor="text1"/>
                <w:sz w:val="18"/>
                <w:szCs w:val="18"/>
              </w:rPr>
            </w:pPr>
          </w:p>
        </w:tc>
        <w:tc>
          <w:tcPr>
            <w:tcW w:w="2580" w:type="dxa"/>
            <w:vAlign w:val="center"/>
          </w:tcPr>
          <w:p w:rsidR="002649F0" w:rsidRPr="00696FF3" w:rsidRDefault="002649F0" w:rsidP="00C63283">
            <w:pPr>
              <w:ind w:left="164" w:firstLine="22"/>
              <w:jc w:val="center"/>
              <w:rPr>
                <w:color w:val="000000" w:themeColor="text1"/>
                <w:sz w:val="22"/>
                <w:szCs w:val="22"/>
              </w:rPr>
            </w:pPr>
            <w:r w:rsidRPr="00696FF3">
              <w:rPr>
                <w:color w:val="000000" w:themeColor="text1"/>
                <w:sz w:val="22"/>
                <w:szCs w:val="22"/>
              </w:rPr>
              <w:t>86:08:0000000:467:ЗУ</w:t>
            </w:r>
            <w:proofErr w:type="gramStart"/>
            <w:r w:rsidRPr="00696FF3">
              <w:rPr>
                <w:color w:val="000000" w:themeColor="text1"/>
                <w:sz w:val="22"/>
                <w:szCs w:val="22"/>
              </w:rPr>
              <w:t>2</w:t>
            </w:r>
            <w:proofErr w:type="gramEnd"/>
          </w:p>
        </w:tc>
        <w:tc>
          <w:tcPr>
            <w:tcW w:w="1276" w:type="dxa"/>
            <w:shd w:val="clear" w:color="auto" w:fill="auto"/>
            <w:vAlign w:val="center"/>
          </w:tcPr>
          <w:p w:rsidR="002649F0" w:rsidRPr="006E1A38" w:rsidRDefault="002649F0" w:rsidP="00C63283">
            <w:pPr>
              <w:ind w:firstLine="0"/>
              <w:jc w:val="center"/>
              <w:rPr>
                <w:color w:val="000000" w:themeColor="text1"/>
                <w:sz w:val="22"/>
                <w:szCs w:val="22"/>
              </w:rPr>
            </w:pPr>
            <w:r>
              <w:rPr>
                <w:color w:val="000000" w:themeColor="text1"/>
                <w:sz w:val="22"/>
                <w:szCs w:val="22"/>
              </w:rPr>
              <w:t>0,5175</w:t>
            </w:r>
          </w:p>
        </w:tc>
        <w:tc>
          <w:tcPr>
            <w:tcW w:w="2044" w:type="dxa"/>
            <w:shd w:val="clear" w:color="auto" w:fill="auto"/>
            <w:vAlign w:val="center"/>
          </w:tcPr>
          <w:p w:rsidR="002649F0" w:rsidRPr="00811968" w:rsidRDefault="002649F0" w:rsidP="00C63283">
            <w:pPr>
              <w:spacing w:line="240" w:lineRule="auto"/>
              <w:ind w:left="164" w:firstLine="22"/>
              <w:jc w:val="center"/>
              <w:rPr>
                <w:color w:val="000000" w:themeColor="text1"/>
                <w:sz w:val="22"/>
                <w:szCs w:val="22"/>
              </w:rPr>
            </w:pPr>
            <w:r w:rsidRPr="00811968">
              <w:rPr>
                <w:color w:val="000000" w:themeColor="text1"/>
                <w:sz w:val="22"/>
                <w:szCs w:val="22"/>
              </w:rPr>
              <w:t>Земли лесного фонда</w:t>
            </w:r>
          </w:p>
        </w:tc>
        <w:tc>
          <w:tcPr>
            <w:tcW w:w="1720" w:type="dxa"/>
            <w:vMerge/>
            <w:shd w:val="clear" w:color="auto" w:fill="auto"/>
            <w:vAlign w:val="center"/>
          </w:tcPr>
          <w:p w:rsidR="002649F0" w:rsidRPr="007D36B4" w:rsidRDefault="002649F0" w:rsidP="005E44EF">
            <w:pPr>
              <w:spacing w:line="240" w:lineRule="auto"/>
              <w:ind w:firstLine="0"/>
              <w:jc w:val="center"/>
              <w:rPr>
                <w:sz w:val="20"/>
              </w:rPr>
            </w:pPr>
          </w:p>
        </w:tc>
      </w:tr>
      <w:tr w:rsidR="002649F0" w:rsidRPr="007D36B4" w:rsidTr="002649F0">
        <w:tc>
          <w:tcPr>
            <w:tcW w:w="2235" w:type="dxa"/>
            <w:vMerge/>
            <w:shd w:val="clear" w:color="auto" w:fill="auto"/>
            <w:vAlign w:val="center"/>
          </w:tcPr>
          <w:p w:rsidR="002649F0" w:rsidRPr="007D36B4" w:rsidRDefault="002649F0" w:rsidP="005E44EF">
            <w:pPr>
              <w:spacing w:line="240" w:lineRule="auto"/>
              <w:ind w:left="164" w:firstLine="22"/>
              <w:jc w:val="center"/>
              <w:rPr>
                <w:color w:val="000000" w:themeColor="text1"/>
                <w:sz w:val="18"/>
                <w:szCs w:val="18"/>
              </w:rPr>
            </w:pPr>
          </w:p>
        </w:tc>
        <w:tc>
          <w:tcPr>
            <w:tcW w:w="2580" w:type="dxa"/>
            <w:vAlign w:val="center"/>
          </w:tcPr>
          <w:p w:rsidR="002649F0" w:rsidRPr="00811968" w:rsidRDefault="002649F0" w:rsidP="002649F0">
            <w:pPr>
              <w:ind w:firstLine="0"/>
              <w:jc w:val="center"/>
              <w:rPr>
                <w:color w:val="000000" w:themeColor="text1"/>
                <w:sz w:val="22"/>
                <w:szCs w:val="22"/>
              </w:rPr>
            </w:pPr>
            <w:r w:rsidRPr="002649F0">
              <w:rPr>
                <w:color w:val="000000" w:themeColor="text1"/>
                <w:sz w:val="22"/>
                <w:szCs w:val="22"/>
              </w:rPr>
              <w:t>86:08:0030702:ЗУ</w:t>
            </w:r>
            <w:proofErr w:type="gramStart"/>
            <w:r w:rsidRPr="002649F0">
              <w:rPr>
                <w:color w:val="000000" w:themeColor="text1"/>
                <w:sz w:val="22"/>
                <w:szCs w:val="22"/>
              </w:rPr>
              <w:t>1</w:t>
            </w:r>
            <w:proofErr w:type="gramEnd"/>
          </w:p>
        </w:tc>
        <w:tc>
          <w:tcPr>
            <w:tcW w:w="1276" w:type="dxa"/>
            <w:shd w:val="clear" w:color="auto" w:fill="auto"/>
            <w:vAlign w:val="center"/>
          </w:tcPr>
          <w:p w:rsidR="002649F0" w:rsidRPr="002649F0" w:rsidRDefault="002649F0" w:rsidP="00C63283">
            <w:pPr>
              <w:ind w:firstLine="0"/>
              <w:jc w:val="center"/>
              <w:rPr>
                <w:color w:val="000000" w:themeColor="text1"/>
                <w:sz w:val="22"/>
                <w:szCs w:val="22"/>
              </w:rPr>
            </w:pPr>
            <w:r w:rsidRPr="002649F0">
              <w:rPr>
                <w:color w:val="000000" w:themeColor="text1"/>
                <w:sz w:val="22"/>
                <w:szCs w:val="22"/>
              </w:rPr>
              <w:t>0,7251</w:t>
            </w:r>
          </w:p>
        </w:tc>
        <w:tc>
          <w:tcPr>
            <w:tcW w:w="2044" w:type="dxa"/>
            <w:shd w:val="clear" w:color="auto" w:fill="auto"/>
            <w:vAlign w:val="center"/>
          </w:tcPr>
          <w:p w:rsidR="002649F0" w:rsidRPr="00811968" w:rsidRDefault="002649F0" w:rsidP="005E44EF">
            <w:pPr>
              <w:spacing w:line="240" w:lineRule="auto"/>
              <w:ind w:firstLine="0"/>
              <w:jc w:val="center"/>
              <w:rPr>
                <w:color w:val="000000" w:themeColor="text1"/>
                <w:sz w:val="22"/>
                <w:szCs w:val="22"/>
              </w:rPr>
            </w:pPr>
            <w:r w:rsidRPr="002649F0">
              <w:rPr>
                <w:color w:val="000000" w:themeColor="text1"/>
                <w:sz w:val="22"/>
                <w:szCs w:val="22"/>
              </w:rPr>
              <w:t>Земли запаса</w:t>
            </w:r>
          </w:p>
        </w:tc>
        <w:tc>
          <w:tcPr>
            <w:tcW w:w="1720" w:type="dxa"/>
            <w:vMerge w:val="restart"/>
            <w:shd w:val="clear" w:color="auto" w:fill="auto"/>
            <w:vAlign w:val="center"/>
          </w:tcPr>
          <w:p w:rsidR="002649F0" w:rsidRPr="002649F0" w:rsidRDefault="002649F0" w:rsidP="005E44EF">
            <w:pPr>
              <w:spacing w:line="240" w:lineRule="auto"/>
              <w:ind w:firstLine="0"/>
              <w:jc w:val="center"/>
              <w:rPr>
                <w:sz w:val="22"/>
                <w:szCs w:val="22"/>
              </w:rPr>
            </w:pPr>
            <w:r w:rsidRPr="002649F0">
              <w:rPr>
                <w:sz w:val="22"/>
                <w:szCs w:val="22"/>
              </w:rPr>
              <w:t>Недропользование</w:t>
            </w:r>
          </w:p>
        </w:tc>
      </w:tr>
      <w:tr w:rsidR="002649F0" w:rsidRPr="007D36B4" w:rsidTr="002649F0">
        <w:tc>
          <w:tcPr>
            <w:tcW w:w="2235" w:type="dxa"/>
            <w:vMerge/>
            <w:shd w:val="clear" w:color="auto" w:fill="auto"/>
            <w:vAlign w:val="center"/>
          </w:tcPr>
          <w:p w:rsidR="002649F0" w:rsidRPr="007D36B4" w:rsidRDefault="002649F0" w:rsidP="005E44EF">
            <w:pPr>
              <w:spacing w:line="240" w:lineRule="auto"/>
              <w:ind w:left="164" w:firstLine="22"/>
              <w:jc w:val="center"/>
              <w:rPr>
                <w:color w:val="000000" w:themeColor="text1"/>
                <w:sz w:val="18"/>
                <w:szCs w:val="18"/>
              </w:rPr>
            </w:pPr>
          </w:p>
        </w:tc>
        <w:tc>
          <w:tcPr>
            <w:tcW w:w="2580" w:type="dxa"/>
            <w:vAlign w:val="center"/>
          </w:tcPr>
          <w:p w:rsidR="002649F0" w:rsidRPr="00811968" w:rsidRDefault="002649F0" w:rsidP="002649F0">
            <w:pPr>
              <w:ind w:firstLine="0"/>
              <w:jc w:val="center"/>
              <w:rPr>
                <w:color w:val="000000" w:themeColor="text1"/>
                <w:sz w:val="22"/>
                <w:szCs w:val="22"/>
              </w:rPr>
            </w:pPr>
            <w:r w:rsidRPr="002649F0">
              <w:rPr>
                <w:color w:val="000000" w:themeColor="text1"/>
                <w:sz w:val="22"/>
                <w:szCs w:val="22"/>
              </w:rPr>
              <w:t>86:08:0030702:ЗУ</w:t>
            </w:r>
            <w:proofErr w:type="gramStart"/>
            <w:r>
              <w:rPr>
                <w:color w:val="000000" w:themeColor="text1"/>
                <w:sz w:val="22"/>
                <w:szCs w:val="22"/>
              </w:rPr>
              <w:t>2</w:t>
            </w:r>
            <w:proofErr w:type="gramEnd"/>
          </w:p>
        </w:tc>
        <w:tc>
          <w:tcPr>
            <w:tcW w:w="1276" w:type="dxa"/>
            <w:shd w:val="clear" w:color="auto" w:fill="auto"/>
            <w:vAlign w:val="center"/>
          </w:tcPr>
          <w:p w:rsidR="002649F0" w:rsidRPr="002649F0" w:rsidRDefault="002649F0" w:rsidP="00C63283">
            <w:pPr>
              <w:ind w:firstLine="0"/>
              <w:jc w:val="center"/>
              <w:rPr>
                <w:color w:val="000000" w:themeColor="text1"/>
                <w:sz w:val="22"/>
                <w:szCs w:val="22"/>
              </w:rPr>
            </w:pPr>
            <w:r w:rsidRPr="002649F0">
              <w:rPr>
                <w:color w:val="000000" w:themeColor="text1"/>
                <w:sz w:val="22"/>
                <w:szCs w:val="22"/>
              </w:rPr>
              <w:t>0,8793</w:t>
            </w:r>
          </w:p>
        </w:tc>
        <w:tc>
          <w:tcPr>
            <w:tcW w:w="2044" w:type="dxa"/>
            <w:shd w:val="clear" w:color="auto" w:fill="auto"/>
            <w:vAlign w:val="center"/>
          </w:tcPr>
          <w:p w:rsidR="002649F0" w:rsidRPr="00811968" w:rsidRDefault="002649F0" w:rsidP="005E44EF">
            <w:pPr>
              <w:spacing w:line="240" w:lineRule="auto"/>
              <w:ind w:firstLine="0"/>
              <w:jc w:val="center"/>
              <w:rPr>
                <w:color w:val="000000" w:themeColor="text1"/>
                <w:sz w:val="22"/>
                <w:szCs w:val="22"/>
              </w:rPr>
            </w:pPr>
            <w:r w:rsidRPr="002649F0">
              <w:rPr>
                <w:color w:val="000000" w:themeColor="text1"/>
                <w:sz w:val="22"/>
                <w:szCs w:val="22"/>
              </w:rPr>
              <w:t>Земли запаса</w:t>
            </w:r>
          </w:p>
        </w:tc>
        <w:tc>
          <w:tcPr>
            <w:tcW w:w="1720" w:type="dxa"/>
            <w:vMerge/>
            <w:shd w:val="clear" w:color="auto" w:fill="auto"/>
            <w:vAlign w:val="center"/>
          </w:tcPr>
          <w:p w:rsidR="002649F0" w:rsidRPr="007D36B4" w:rsidRDefault="002649F0" w:rsidP="005E44EF">
            <w:pPr>
              <w:spacing w:line="240" w:lineRule="auto"/>
              <w:ind w:firstLine="0"/>
              <w:jc w:val="center"/>
              <w:rPr>
                <w:sz w:val="20"/>
              </w:rPr>
            </w:pPr>
          </w:p>
        </w:tc>
      </w:tr>
    </w:tbl>
    <w:p w:rsidR="0063783A" w:rsidRDefault="0063783A">
      <w:pPr>
        <w:sectPr w:rsidR="0063783A" w:rsidSect="00176E50">
          <w:headerReference w:type="default" r:id="rId17"/>
          <w:footerReference w:type="default" r:id="rId18"/>
          <w:pgSz w:w="11906" w:h="16838" w:code="9"/>
          <w:pgMar w:top="1134" w:right="624" w:bottom="426" w:left="1417" w:header="357" w:footer="323" w:gutter="0"/>
          <w:cols w:space="708"/>
          <w:docGrid w:linePitch="360"/>
        </w:sectPr>
      </w:pPr>
    </w:p>
    <w:p w:rsidR="00850BAF" w:rsidRPr="00850BAF" w:rsidRDefault="00422DBF" w:rsidP="00422DBF">
      <w:pPr>
        <w:pStyle w:val="20"/>
        <w:numPr>
          <w:ilvl w:val="0"/>
          <w:numId w:val="0"/>
        </w:numPr>
        <w:ind w:left="425"/>
      </w:pPr>
      <w:bookmarkStart w:id="19" w:name="_Toc511747872"/>
      <w:r>
        <w:lastRenderedPageBreak/>
        <w:t xml:space="preserve">2.1                </w:t>
      </w:r>
      <w:r w:rsidR="00850BAF">
        <w:t>Чертежи проекта межевания территории</w:t>
      </w:r>
      <w:bookmarkEnd w:id="19"/>
      <w:r w:rsidR="00346416">
        <w:t xml:space="preserve"> </w:t>
      </w:r>
    </w:p>
    <w:p w:rsidR="000F0F59" w:rsidRDefault="00EF591C" w:rsidP="00C75584">
      <w:pPr>
        <w:ind w:firstLine="0"/>
        <w:rPr>
          <w:iCs/>
          <w:szCs w:val="24"/>
        </w:rPr>
      </w:pPr>
      <w:r>
        <w:rPr>
          <w:iCs/>
          <w:szCs w:val="24"/>
        </w:rPr>
        <w:pict>
          <v:shape id="_x0000_i1025" type="#_x0000_t75" style="width:492.75pt;height:678pt">
            <v:imagedata r:id="rId19" o:title="5039_Чертеж_ПМТ_Страница_1"/>
          </v:shape>
        </w:pict>
      </w:r>
    </w:p>
    <w:p w:rsidR="00477C10" w:rsidRPr="009B27F8" w:rsidRDefault="00477C10" w:rsidP="00477C10">
      <w:pPr>
        <w:rPr>
          <w:szCs w:val="24"/>
        </w:rPr>
      </w:pPr>
      <w:r>
        <w:rPr>
          <w:szCs w:val="24"/>
        </w:rPr>
        <w:t>Схема расположения листов представлена на листе 2</w:t>
      </w:r>
    </w:p>
    <w:p w:rsidR="00C75584" w:rsidRDefault="00C75584" w:rsidP="00C75584">
      <w:pPr>
        <w:ind w:firstLine="0"/>
        <w:rPr>
          <w:iCs/>
          <w:szCs w:val="24"/>
        </w:rPr>
      </w:pPr>
    </w:p>
    <w:p w:rsidR="00C75584" w:rsidRDefault="00EF591C" w:rsidP="00C75584">
      <w:pPr>
        <w:ind w:firstLine="0"/>
        <w:rPr>
          <w:iCs/>
          <w:szCs w:val="24"/>
        </w:rPr>
      </w:pPr>
      <w:r>
        <w:rPr>
          <w:iCs/>
          <w:szCs w:val="24"/>
        </w:rPr>
        <w:pict>
          <v:shape id="_x0000_i1026" type="#_x0000_t75" style="width:492.75pt;height:697.5pt">
            <v:imagedata r:id="rId20" o:title="5039_Чертеж_ПМТ_Страница_2"/>
          </v:shape>
        </w:pict>
      </w:r>
    </w:p>
    <w:p w:rsidR="00477C10" w:rsidRDefault="00477C10" w:rsidP="00477C10">
      <w:pPr>
        <w:rPr>
          <w:szCs w:val="24"/>
        </w:rPr>
      </w:pPr>
      <w:r>
        <w:rPr>
          <w:szCs w:val="24"/>
        </w:rPr>
        <w:t>Условные обозначения представлены на листе 1</w:t>
      </w:r>
    </w:p>
    <w:p w:rsidR="000F0F59" w:rsidRDefault="00C75584" w:rsidP="00C75584">
      <w:pPr>
        <w:ind w:firstLine="0"/>
        <w:rPr>
          <w:iCs/>
          <w:szCs w:val="24"/>
        </w:rPr>
      </w:pPr>
      <w:r>
        <w:rPr>
          <w:iCs/>
          <w:noProof/>
          <w:szCs w:val="24"/>
        </w:rPr>
        <w:lastRenderedPageBreak/>
        <w:drawing>
          <wp:inline distT="0" distB="0" distL="0" distR="0">
            <wp:extent cx="6258560" cy="8858885"/>
            <wp:effectExtent l="0" t="0" r="8890" b="0"/>
            <wp:docPr id="2" name="Рисунок 2" descr="C:\Users\KosulnikovaEV\Desktop\5039\5039_ППиПМТ\чертежи\чертеж_ПМТ\5039_Чертеж_ПМТ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sulnikovaEV\Desktop\5039\5039_ППиПМТ\чертежи\чертеж_ПМТ\5039_Чертеж_ПМТ_Страница_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58560" cy="8858885"/>
                    </a:xfrm>
                    <a:prstGeom prst="rect">
                      <a:avLst/>
                    </a:prstGeom>
                    <a:noFill/>
                    <a:ln>
                      <a:noFill/>
                    </a:ln>
                  </pic:spPr>
                </pic:pic>
              </a:graphicData>
            </a:graphic>
          </wp:inline>
        </w:drawing>
      </w:r>
    </w:p>
    <w:bookmarkEnd w:id="4"/>
    <w:bookmarkEnd w:id="5"/>
    <w:bookmarkEnd w:id="6"/>
    <w:bookmarkEnd w:id="7"/>
    <w:bookmarkEnd w:id="8"/>
    <w:bookmarkEnd w:id="9"/>
    <w:bookmarkEnd w:id="10"/>
    <w:bookmarkEnd w:id="11"/>
    <w:bookmarkEnd w:id="12"/>
    <w:bookmarkEnd w:id="13"/>
    <w:bookmarkEnd w:id="14"/>
    <w:bookmarkEnd w:id="15"/>
    <w:p w:rsidR="00477C10" w:rsidRDefault="00477C10" w:rsidP="00477C10">
      <w:pPr>
        <w:rPr>
          <w:szCs w:val="24"/>
        </w:rPr>
      </w:pPr>
      <w:r>
        <w:rPr>
          <w:szCs w:val="24"/>
        </w:rPr>
        <w:t>Условные обозначения представлены на листе 1</w:t>
      </w:r>
    </w:p>
    <w:p w:rsidR="00477C10" w:rsidRPr="009B27F8" w:rsidRDefault="00477C10" w:rsidP="00477C10">
      <w:pPr>
        <w:rPr>
          <w:szCs w:val="24"/>
        </w:rPr>
      </w:pPr>
      <w:r>
        <w:rPr>
          <w:szCs w:val="24"/>
        </w:rPr>
        <w:t>Схема расположения листов представлена на листе 2</w:t>
      </w:r>
    </w:p>
    <w:p w:rsidR="009B27F8" w:rsidRPr="009B27F8" w:rsidRDefault="00EF591C" w:rsidP="00C75584">
      <w:pPr>
        <w:ind w:firstLine="0"/>
        <w:rPr>
          <w:szCs w:val="24"/>
        </w:rPr>
      </w:pPr>
      <w:r>
        <w:rPr>
          <w:szCs w:val="24"/>
        </w:rPr>
        <w:lastRenderedPageBreak/>
        <w:pict>
          <v:shape id="_x0000_i1027" type="#_x0000_t75" style="width:492.75pt;height:697.5pt">
            <v:imagedata r:id="rId22" o:title="5039_Чертеж_ПМТ_Страница_4"/>
          </v:shape>
        </w:pict>
      </w:r>
    </w:p>
    <w:p w:rsidR="00477C10" w:rsidRDefault="00477C10" w:rsidP="00477C10">
      <w:pPr>
        <w:rPr>
          <w:szCs w:val="24"/>
        </w:rPr>
      </w:pPr>
      <w:r>
        <w:rPr>
          <w:szCs w:val="24"/>
        </w:rPr>
        <w:t>Условные обозначения представлены на листе 1</w:t>
      </w:r>
    </w:p>
    <w:p w:rsidR="00477C10" w:rsidRPr="009B27F8" w:rsidRDefault="00477C10" w:rsidP="00477C10">
      <w:pPr>
        <w:rPr>
          <w:szCs w:val="24"/>
        </w:rPr>
      </w:pPr>
      <w:r>
        <w:rPr>
          <w:szCs w:val="24"/>
        </w:rPr>
        <w:t>Схема расположения листов представлена на листе 2</w:t>
      </w:r>
    </w:p>
    <w:p w:rsidR="009B27F8" w:rsidRPr="009B27F8" w:rsidRDefault="00EF591C" w:rsidP="00C75584">
      <w:pPr>
        <w:ind w:firstLine="0"/>
        <w:rPr>
          <w:szCs w:val="24"/>
        </w:rPr>
      </w:pPr>
      <w:r>
        <w:rPr>
          <w:szCs w:val="24"/>
        </w:rPr>
        <w:lastRenderedPageBreak/>
        <w:pict>
          <v:shape id="_x0000_i1028" type="#_x0000_t75" style="width:492.75pt;height:697.5pt">
            <v:imagedata r:id="rId23" o:title="5039_Чертеж_ПМТ_Страница_5"/>
          </v:shape>
        </w:pict>
      </w:r>
    </w:p>
    <w:p w:rsidR="009B27F8" w:rsidRDefault="00EB6B99" w:rsidP="009B27F8">
      <w:pPr>
        <w:rPr>
          <w:szCs w:val="24"/>
        </w:rPr>
      </w:pPr>
      <w:r>
        <w:rPr>
          <w:szCs w:val="24"/>
        </w:rPr>
        <w:t>Условные обозначения представлены на листе 1</w:t>
      </w:r>
    </w:p>
    <w:p w:rsidR="009B27F8" w:rsidRPr="009B27F8" w:rsidRDefault="00EB6B99" w:rsidP="009B27F8">
      <w:pPr>
        <w:rPr>
          <w:szCs w:val="24"/>
        </w:rPr>
      </w:pPr>
      <w:r>
        <w:rPr>
          <w:szCs w:val="24"/>
        </w:rPr>
        <w:t>Схема расположения листов представлена на листе 2</w:t>
      </w:r>
    </w:p>
    <w:p w:rsidR="00C37F04" w:rsidRPr="00E757A7" w:rsidRDefault="00941E1A" w:rsidP="00C75584">
      <w:pPr>
        <w:tabs>
          <w:tab w:val="left" w:pos="4571"/>
        </w:tabs>
        <w:ind w:firstLine="0"/>
        <w:rPr>
          <w:szCs w:val="24"/>
        </w:rPr>
        <w:sectPr w:rsidR="00C37F04" w:rsidRPr="00E757A7" w:rsidSect="00176E50">
          <w:footerReference w:type="default" r:id="rId24"/>
          <w:pgSz w:w="11906" w:h="16838" w:code="9"/>
          <w:pgMar w:top="1134" w:right="624" w:bottom="426" w:left="1417" w:header="357" w:footer="323" w:gutter="0"/>
          <w:cols w:space="708"/>
          <w:docGrid w:linePitch="360"/>
        </w:sectPr>
      </w:pPr>
      <w:r>
        <w:rPr>
          <w:noProof/>
        </w:rPr>
        <mc:AlternateContent>
          <mc:Choice Requires="wps">
            <w:drawing>
              <wp:anchor distT="0" distB="0" distL="114300" distR="114300" simplePos="0" relativeHeight="251874816" behindDoc="1" locked="0" layoutInCell="1" allowOverlap="1" wp14:anchorId="51F84A1F" wp14:editId="3D40793A">
                <wp:simplePos x="0" y="0"/>
                <wp:positionH relativeFrom="margin">
                  <wp:posOffset>729615</wp:posOffset>
                </wp:positionH>
                <wp:positionV relativeFrom="paragraph">
                  <wp:posOffset>207010</wp:posOffset>
                </wp:positionV>
                <wp:extent cx="2202815" cy="182880"/>
                <wp:effectExtent l="0" t="0" r="6985" b="7620"/>
                <wp:wrapTight wrapText="bothSides">
                  <wp:wrapPolygon edited="0">
                    <wp:start x="0" y="0"/>
                    <wp:lineTo x="0" y="20250"/>
                    <wp:lineTo x="21482" y="20250"/>
                    <wp:lineTo x="21482" y="0"/>
                    <wp:lineTo x="0" y="0"/>
                  </wp:wrapPolygon>
                </wp:wrapTight>
                <wp:docPr id="14"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2815" cy="182880"/>
                        </a:xfrm>
                        <a:prstGeom prst="rect">
                          <a:avLst/>
                        </a:prstGeom>
                        <a:solidFill>
                          <a:schemeClr val="bg1"/>
                        </a:solidFill>
                        <a:ln>
                          <a:noFill/>
                        </a:ln>
                      </wps:spPr>
                      <wps:txbx>
                        <w:txbxContent>
                          <w:p w:rsidR="001716FB" w:rsidRPr="001950FB" w:rsidRDefault="001716FB" w:rsidP="00D97798">
                            <w:pPr>
                              <w:ind w:firstLine="0"/>
                              <w:rPr>
                                <w:b/>
                                <w:sz w:val="18"/>
                                <w:szCs w:val="1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26" o:spid="_x0000_s1026" type="#_x0000_t202" style="position:absolute;left:0;text-align:left;margin-left:57.45pt;margin-top:16.3pt;width:173.45pt;height:14.4pt;z-index:-25144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" fillcolor="white [3212]" stroked="f">
                <v:textbox inset="0,0,1mm,0">
                  <w:txbxContent>
                    <w:p w:rsidR="001716FB" w:rsidRPr="001950FB" w:rsidRDefault="001716FB" w:rsidP="00D97798">
                      <w:pPr>
                        <w:ind w:firstLine="0"/>
                        <w:rPr>
                          <w:b/>
                          <w:sz w:val="18"/>
                          <w:szCs w:val="18"/>
                        </w:rPr>
                      </w:pPr>
                    </w:p>
                  </w:txbxContent>
                </v:textbox>
                <w10:wrap type="tight" anchorx="margin"/>
              </v:shape>
            </w:pict>
          </mc:Fallback>
        </mc:AlternateContent>
      </w:r>
    </w:p>
    <w:p w:rsidR="00631222" w:rsidRDefault="00631222" w:rsidP="00C75584">
      <w:pPr>
        <w:ind w:firstLine="0"/>
        <w:rPr>
          <w:sz w:val="18"/>
          <w:szCs w:val="18"/>
        </w:rPr>
      </w:pPr>
    </w:p>
    <w:sectPr w:rsidR="00631222" w:rsidSect="00176E50">
      <w:headerReference w:type="default" r:id="rId25"/>
      <w:footerReference w:type="default" r:id="rId26"/>
      <w:pgSz w:w="11906" w:h="16838" w:code="9"/>
      <w:pgMar w:top="1134" w:right="624" w:bottom="426" w:left="1417" w:header="357" w:footer="32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541A" w:rsidRDefault="00E9541A">
      <w:r>
        <w:separator/>
      </w:r>
    </w:p>
    <w:p w:rsidR="00E9541A" w:rsidRDefault="00E9541A"/>
  </w:endnote>
  <w:endnote w:type="continuationSeparator" w:id="0">
    <w:p w:rsidR="00E9541A" w:rsidRDefault="00E9541A">
      <w:r>
        <w:continuationSeparator/>
      </w:r>
    </w:p>
    <w:p w:rsidR="00E9541A" w:rsidRDefault="00E954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NewtonC">
    <w:altName w:val="Times New Roman"/>
    <w:panose1 w:val="00000000000000000000"/>
    <w:charset w:val="CC"/>
    <w:family w:val="roman"/>
    <w:notTrueType/>
    <w:pitch w:val="default"/>
    <w:sig w:usb0="00000201" w:usb1="00000000" w:usb2="00000000" w:usb3="00000000" w:csb0="00000004" w:csb1="00000000"/>
  </w:font>
  <w:font w:name="Baltica">
    <w:altName w:val="Times New Roman"/>
    <w:panose1 w:val="00000000000000000000"/>
    <w:charset w:val="00"/>
    <w:family w:val="auto"/>
    <w:notTrueType/>
    <w:pitch w:val="variable"/>
    <w:sig w:usb0="00000003" w:usb1="00000000" w:usb2="00000000" w:usb3="00000000" w:csb0="00000001" w:csb1="00000000"/>
  </w:font>
  <w:font w:name="Thorndale AMT">
    <w:altName w:val="Times New Roman"/>
    <w:charset w:val="00"/>
    <w:family w:val="roman"/>
    <w:pitch w:val="variable"/>
    <w:sig w:usb0="00000003" w:usb1="00000000" w:usb2="00000000" w:usb3="00000000" w:csb0="00000001" w:csb1="00000000"/>
  </w:font>
  <w:font w:name="Albany AMT">
    <w:altName w:val="Arial"/>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00000201" w:usb1="00000000" w:usb2="00000000" w:usb3="00000000" w:csb0="00000004" w:csb1="00000000"/>
  </w:font>
  <w:font w:name="TextBook">
    <w:altName w:val="Times New Roman"/>
    <w:charset w:val="00"/>
    <w:family w:val="auto"/>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Arial Bold">
    <w:altName w:val="Times New Roman"/>
    <w:panose1 w:val="00000000000000000000"/>
    <w:charset w:val="00"/>
    <w:family w:val="roman"/>
    <w:notTrueType/>
    <w:pitch w:val="default"/>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charset w:val="80"/>
    <w:family w:val="auto"/>
    <w:pitch w:val="default"/>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Helios Ligh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16FB" w:rsidRPr="00915607" w:rsidRDefault="001716FB" w:rsidP="006509F9">
    <w:pPr>
      <w:pStyle w:val="aff1"/>
      <w:framePr w:wrap="around" w:vAnchor="text" w:hAnchor="margin" w:xAlign="right" w:y="1"/>
      <w:rPr>
        <w:rStyle w:val="affc"/>
        <w:color w:val="FFFFFF"/>
      </w:rPr>
    </w:pPr>
    <w:r w:rsidRPr="00915607">
      <w:rPr>
        <w:rStyle w:val="affc"/>
        <w:color w:val="FFFFFF"/>
      </w:rPr>
      <w:fldChar w:fldCharType="begin"/>
    </w:r>
    <w:r w:rsidRPr="00915607">
      <w:rPr>
        <w:rStyle w:val="affc"/>
        <w:color w:val="FFFFFF"/>
      </w:rPr>
      <w:instrText xml:space="preserve">PAGE  </w:instrText>
    </w:r>
    <w:r w:rsidRPr="00915607">
      <w:rPr>
        <w:rStyle w:val="affc"/>
        <w:color w:val="FFFFFF"/>
      </w:rPr>
      <w:fldChar w:fldCharType="separate"/>
    </w:r>
    <w:r w:rsidR="00EF591C">
      <w:rPr>
        <w:rStyle w:val="affc"/>
        <w:noProof/>
        <w:color w:val="FFFFFF"/>
      </w:rPr>
      <w:t>1</w:t>
    </w:r>
    <w:r w:rsidRPr="00915607">
      <w:rPr>
        <w:rStyle w:val="affc"/>
        <w:color w:val="FFFFFF"/>
      </w:rPr>
      <w:fldChar w:fldCharType="end"/>
    </w:r>
  </w:p>
  <w:p w:rsidR="001716FB" w:rsidRDefault="001716FB" w:rsidP="00F40410">
    <w:pPr>
      <w:ind w:right="360"/>
    </w:pPr>
    <w:r>
      <w:rPr>
        <w:noProof/>
      </w:rPr>
      <mc:AlternateContent>
        <mc:Choice Requires="wps">
          <w:drawing>
            <wp:anchor distT="0" distB="0" distL="114300" distR="114300" simplePos="0" relativeHeight="251633152" behindDoc="0" locked="0" layoutInCell="1" allowOverlap="1">
              <wp:simplePos x="0" y="0"/>
              <wp:positionH relativeFrom="page">
                <wp:posOffset>5760720</wp:posOffset>
              </wp:positionH>
              <wp:positionV relativeFrom="page">
                <wp:posOffset>10333355</wp:posOffset>
              </wp:positionV>
              <wp:extent cx="1279525" cy="198120"/>
              <wp:effectExtent l="0" t="0" r="0" b="3175"/>
              <wp:wrapNone/>
              <wp:docPr id="44" name="Rectangle 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952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716FB" w:rsidRDefault="001716FB" w:rsidP="007B6FE7">
                          <w:r>
                            <w:t>Формат А4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9" o:spid="_x0000_s1027" style="position:absolute;left:0;text-align:left;margin-left:453.6pt;margin-top:813.65pt;width:100.75pt;height:15.6pt;flip:y;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" filled="f" stroked="f" strokeweight="2pt">
              <v:textbox inset="0,0,0,0">
                <w:txbxContent>
                  <w:p w:rsidR="001716FB" w:rsidRDefault="001716FB" w:rsidP="007B6FE7">
                    <w:r>
                      <w:t>Формат А4</w:t>
                    </w:r>
                  </w:p>
                </w:txbxContent>
              </v:textbox>
              <w10:wrap anchorx="page" anchory="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16FB" w:rsidRDefault="001716FB" w:rsidP="00735E6D">
    <w:pPr>
      <w:jc w:val="left"/>
    </w:pPr>
    <w:r>
      <w:rPr>
        <w:noProof/>
      </w:rPr>
      <mc:AlternateContent>
        <mc:Choice Requires="wps">
          <w:drawing>
            <wp:anchor distT="0" distB="0" distL="114300" distR="114300" simplePos="0" relativeHeight="251658752" behindDoc="0" locked="0" layoutInCell="1" allowOverlap="1">
              <wp:simplePos x="0" y="0"/>
              <wp:positionH relativeFrom="page">
                <wp:posOffset>5759450</wp:posOffset>
              </wp:positionH>
              <wp:positionV relativeFrom="page">
                <wp:posOffset>10331450</wp:posOffset>
              </wp:positionV>
              <wp:extent cx="1278255" cy="198120"/>
              <wp:effectExtent l="0" t="0" r="1270" b="0"/>
              <wp:wrapNone/>
              <wp:docPr id="1" name="Rectangle 1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825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716FB" w:rsidRDefault="001716FB" w:rsidP="0011430B">
                          <w:r>
                            <w:t>Формат А4</w:t>
                          </w:r>
                        </w:p>
                        <w:p w:rsidR="001716FB" w:rsidRDefault="001716FB" w:rsidP="0011430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4" o:spid="_x0000_s1029" style="position:absolute;left:0;text-align:left;margin-left:453.5pt;margin-top:813.5pt;width:100.65pt;height:15.6pt;flip:y;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" filled="f" stroked="f" strokeweight="2pt">
              <v:textbox inset="0,0,0,0">
                <w:txbxContent>
                  <w:p w:rsidR="001716FB" w:rsidRDefault="001716FB" w:rsidP="0011430B">
                    <w:r>
                      <w:t>Формат А4</w:t>
                    </w:r>
                  </w:p>
                  <w:p w:rsidR="001716FB" w:rsidRDefault="001716FB" w:rsidP="0011430B"/>
                </w:txbxContent>
              </v:textbox>
              <w10:wrap anchorx="page" anchory="page"/>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16FB" w:rsidRDefault="001716FB" w:rsidP="00BD0165">
    <w:pPr>
      <w:ind w:right="360"/>
      <w:rPr>
        <w:color w:val="FFFFFF"/>
        <w:lang w:val="en-US"/>
      </w:rPr>
    </w:pPr>
  </w:p>
  <w:p w:rsidR="001716FB" w:rsidRPr="00915607" w:rsidRDefault="001716FB" w:rsidP="00BD0165">
    <w:pPr>
      <w:ind w:right="360"/>
      <w:rPr>
        <w:color w:val="FFFFFF"/>
      </w:rPr>
    </w:pPr>
  </w:p>
  <w:p w:rsidR="001716FB" w:rsidRDefault="001716FB">
    <w:pPr>
      <w:rPr>
        <w:lang w:val="en-US"/>
      </w:rPr>
    </w:pPr>
  </w:p>
  <w:p w:rsidR="001716FB" w:rsidRPr="006665E4" w:rsidRDefault="001716FB">
    <w:pPr>
      <w:rPr>
        <w:lang w:val="en-US"/>
      </w:rPr>
    </w:pPr>
  </w:p>
  <w:p w:rsidR="001716FB" w:rsidRDefault="001716FB">
    <w:pPr>
      <w:rPr>
        <w:rStyle w:val="affc"/>
        <w:color w:val="FFFFFF"/>
        <w:szCs w:val="24"/>
        <w:lang w:val="en-US"/>
      </w:rPr>
    </w:pPr>
    <w:r w:rsidRPr="00915607">
      <w:rPr>
        <w:rStyle w:val="affc"/>
        <w:color w:val="FFFFFF"/>
        <w:szCs w:val="24"/>
      </w:rPr>
      <w:fldChar w:fldCharType="begin"/>
    </w:r>
    <w:r w:rsidRPr="00915607">
      <w:rPr>
        <w:rStyle w:val="affc"/>
        <w:color w:val="FFFFFF"/>
        <w:szCs w:val="24"/>
      </w:rPr>
      <w:instrText xml:space="preserve">PAGE  </w:instrText>
    </w:r>
    <w:r w:rsidRPr="00915607">
      <w:rPr>
        <w:rStyle w:val="affc"/>
        <w:color w:val="FFFFFF"/>
        <w:szCs w:val="24"/>
      </w:rPr>
      <w:fldChar w:fldCharType="separate"/>
    </w:r>
    <w:r>
      <w:rPr>
        <w:rStyle w:val="affc"/>
        <w:noProof/>
        <w:color w:val="FFFFFF"/>
        <w:szCs w:val="24"/>
      </w:rPr>
      <w:t>1</w:t>
    </w:r>
    <w:r w:rsidRPr="00915607">
      <w:rPr>
        <w:rStyle w:val="affc"/>
        <w:color w:val="FFFFFF"/>
        <w:szCs w:val="24"/>
      </w:rPr>
      <w:fldChar w:fldCharType="end"/>
    </w:r>
  </w:p>
  <w:p w:rsidR="001716FB" w:rsidRPr="00846A52" w:rsidRDefault="001716FB">
    <w:pPr>
      <w:rPr>
        <w:lang w:val="en-U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16FB" w:rsidRDefault="001716FB" w:rsidP="00135F08">
    <w:pPr>
      <w:tabs>
        <w:tab w:val="left" w:pos="8610"/>
      </w:tabs>
      <w:jc w:val="left"/>
    </w:pPr>
    <w:r w:rsidRPr="0066730D">
      <w:rPr>
        <w:noProof/>
        <w:sz w:val="20"/>
      </w:rPr>
      <mc:AlternateContent>
        <mc:Choice Requires="wps">
          <w:drawing>
            <wp:anchor distT="0" distB="0" distL="114300" distR="114300" simplePos="0" relativeHeight="251673088" behindDoc="0" locked="0" layoutInCell="1" allowOverlap="1" wp14:anchorId="7F590528" wp14:editId="1527CF10">
              <wp:simplePos x="0" y="0"/>
              <wp:positionH relativeFrom="margin">
                <wp:posOffset>5200650</wp:posOffset>
              </wp:positionH>
              <wp:positionV relativeFrom="paragraph">
                <wp:posOffset>142875</wp:posOffset>
              </wp:positionV>
              <wp:extent cx="1123950" cy="254635"/>
              <wp:effectExtent l="0" t="0" r="0" b="0"/>
              <wp:wrapNone/>
              <wp:docPr id="12" name="Поле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54635"/>
                      </a:xfrm>
                      <a:prstGeom prst="rect">
                        <a:avLst/>
                      </a:prstGeom>
                      <a:noFill/>
                      <a:ln>
                        <a:noFill/>
                      </a:ln>
                    </wps:spPr>
                    <wps:txbx>
                      <w:txbxContent>
                        <w:p w:rsidR="001716FB" w:rsidRPr="0049077D" w:rsidRDefault="001716FB" w:rsidP="00135F08">
                          <w:pPr>
                            <w:shd w:val="clear" w:color="auto" w:fill="FFFFFF" w:themeFill="background1"/>
                            <w:spacing w:line="216" w:lineRule="auto"/>
                            <w:ind w:firstLine="0"/>
                            <w:rPr>
                              <w:spacing w:val="-8"/>
                            </w:rPr>
                          </w:pPr>
                          <w:r>
                            <w:rPr>
                              <w:spacing w:val="-8"/>
                              <w:sz w:val="28"/>
                              <w:szCs w:val="28"/>
                            </w:rPr>
                            <w:t>Формат А4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78" o:spid="_x0000_s1031" type="#_x0000_t202" style="position:absolute;left:0;text-align:left;margin-left:409.5pt;margin-top:11.25pt;width:88.5pt;height:20.05pt;z-index:251673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" filled="f" stroked="f">
              <v:textbox>
                <w:txbxContent>
                  <w:p w:rsidR="001716FB" w:rsidRPr="0049077D" w:rsidRDefault="001716FB" w:rsidP="00135F08">
                    <w:pPr>
                      <w:shd w:val="clear" w:color="auto" w:fill="FFFFFF" w:themeFill="background1"/>
                      <w:spacing w:line="216" w:lineRule="auto"/>
                      <w:ind w:firstLine="0"/>
                      <w:rPr>
                        <w:spacing w:val="-8"/>
                      </w:rPr>
                    </w:pPr>
                    <w:r>
                      <w:rPr>
                        <w:spacing w:val="-8"/>
                        <w:sz w:val="28"/>
                        <w:szCs w:val="28"/>
                      </w:rPr>
                      <w:t>Формат А4</w:t>
                    </w:r>
                  </w:p>
                </w:txbxContent>
              </v:textbox>
              <w10:wrap anchorx="margin"/>
            </v:shape>
          </w:pict>
        </mc:Fallback>
      </mc:AlternateContent>
    </w:r>
    <w: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16FB" w:rsidRDefault="001716FB" w:rsidP="00135F08">
    <w:pPr>
      <w:tabs>
        <w:tab w:val="left" w:pos="8610"/>
      </w:tabs>
      <w:jc w:val="left"/>
    </w:pPr>
    <w:r w:rsidRPr="0066730D">
      <w:rPr>
        <w:noProof/>
        <w:sz w:val="20"/>
      </w:rPr>
      <mc:AlternateContent>
        <mc:Choice Requires="wps">
          <w:drawing>
            <wp:anchor distT="0" distB="0" distL="114300" distR="114300" simplePos="0" relativeHeight="251679232" behindDoc="0" locked="0" layoutInCell="1" allowOverlap="1" wp14:anchorId="47923BA9" wp14:editId="5007AAEB">
              <wp:simplePos x="0" y="0"/>
              <wp:positionH relativeFrom="margin">
                <wp:posOffset>5200650</wp:posOffset>
              </wp:positionH>
              <wp:positionV relativeFrom="paragraph">
                <wp:posOffset>142875</wp:posOffset>
              </wp:positionV>
              <wp:extent cx="1123950" cy="254635"/>
              <wp:effectExtent l="0" t="0" r="0" b="0"/>
              <wp:wrapNone/>
              <wp:docPr id="3" name="Поле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54635"/>
                      </a:xfrm>
                      <a:prstGeom prst="rect">
                        <a:avLst/>
                      </a:prstGeom>
                      <a:noFill/>
                      <a:ln>
                        <a:noFill/>
                      </a:ln>
                    </wps:spPr>
                    <wps:txbx>
                      <w:txbxContent>
                        <w:p w:rsidR="001716FB" w:rsidRPr="0049077D" w:rsidRDefault="001716FB" w:rsidP="00135F08">
                          <w:pPr>
                            <w:shd w:val="clear" w:color="auto" w:fill="FFFFFF" w:themeFill="background1"/>
                            <w:spacing w:line="216" w:lineRule="auto"/>
                            <w:ind w:firstLine="0"/>
                            <w:rPr>
                              <w:spacing w:val="-8"/>
                            </w:rPr>
                          </w:pPr>
                          <w:r>
                            <w:rPr>
                              <w:spacing w:val="-8"/>
                              <w:sz w:val="28"/>
                              <w:szCs w:val="28"/>
                            </w:rPr>
                            <w:t>Формат А</w:t>
                          </w:r>
                          <w:proofErr w:type="gramStart"/>
                          <w:r>
                            <w:rPr>
                              <w:spacing w:val="-8"/>
                              <w:sz w:val="28"/>
                              <w:szCs w:val="28"/>
                            </w:rPr>
                            <w:t>4</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2" type="#_x0000_t202" style="position:absolute;left:0;text-align:left;margin-left:409.5pt;margin-top:11.25pt;width:88.5pt;height:20.05pt;z-index:251679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" filled="f" stroked="f">
              <v:textbox>
                <w:txbxContent>
                  <w:p w:rsidR="001716FB" w:rsidRPr="0049077D" w:rsidRDefault="001716FB" w:rsidP="00135F08">
                    <w:pPr>
                      <w:shd w:val="clear" w:color="auto" w:fill="FFFFFF" w:themeFill="background1"/>
                      <w:spacing w:line="216" w:lineRule="auto"/>
                      <w:ind w:firstLine="0"/>
                      <w:rPr>
                        <w:spacing w:val="-8"/>
                      </w:rPr>
                    </w:pPr>
                    <w:r>
                      <w:rPr>
                        <w:spacing w:val="-8"/>
                        <w:sz w:val="28"/>
                        <w:szCs w:val="28"/>
                      </w:rPr>
                      <w:t>Формат А</w:t>
                    </w:r>
                    <w:proofErr w:type="gramStart"/>
                    <w:r>
                      <w:rPr>
                        <w:spacing w:val="-8"/>
                        <w:sz w:val="28"/>
                        <w:szCs w:val="28"/>
                      </w:rPr>
                      <w:t>4</w:t>
                    </w:r>
                    <w:proofErr w:type="gramEnd"/>
                  </w:p>
                </w:txbxContent>
              </v:textbox>
              <w10:wrap anchorx="margin"/>
            </v:shape>
          </w:pict>
        </mc:Fallback>
      </mc:AlternateContent>
    </w:r>
    <w:r>
      <w:tab/>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16FB" w:rsidRDefault="001716FB" w:rsidP="00135F08">
    <w:pPr>
      <w:tabs>
        <w:tab w:val="left" w:pos="8610"/>
      </w:tabs>
      <w:jc w:val="left"/>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541A" w:rsidRDefault="00E9541A">
      <w:r>
        <w:separator/>
      </w:r>
    </w:p>
    <w:p w:rsidR="00E9541A" w:rsidRDefault="00E9541A"/>
  </w:footnote>
  <w:footnote w:type="continuationSeparator" w:id="0">
    <w:p w:rsidR="00E9541A" w:rsidRDefault="00E9541A">
      <w:r>
        <w:continuationSeparator/>
      </w:r>
    </w:p>
    <w:p w:rsidR="00E9541A" w:rsidRDefault="00E9541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16FB" w:rsidRDefault="001716FB" w:rsidP="00DB07F6">
    <w:pPr>
      <w:jc w:val="center"/>
    </w:pPr>
    <w:r>
      <w:rPr>
        <w:noProof/>
      </w:rPr>
      <mc:AlternateContent>
        <mc:Choice Requires="wps">
          <w:drawing>
            <wp:anchor distT="0" distB="0" distL="114300" distR="114300" simplePos="0" relativeHeight="251662848" behindDoc="0" locked="0" layoutInCell="1" allowOverlap="1">
              <wp:simplePos x="0" y="0"/>
              <wp:positionH relativeFrom="page">
                <wp:posOffset>716915</wp:posOffset>
              </wp:positionH>
              <wp:positionV relativeFrom="page">
                <wp:posOffset>354965</wp:posOffset>
              </wp:positionV>
              <wp:extent cx="6551930" cy="9972040"/>
              <wp:effectExtent l="12065" t="12065" r="8255" b="7620"/>
              <wp:wrapNone/>
              <wp:docPr id="47" name="Rectangle 1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972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4E6A04A" id="Rectangle 1103" o:spid="_x0000_s1026" style="position:absolute;margin-left:56.45pt;margin-top:27.95pt;width:515.9pt;height:785.2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" filled="f" strokeweight="1pt">
              <w10:wrap anchorx="page" anchory="page"/>
            </v:rect>
          </w:pict>
        </mc:Fallback>
      </mc:AlternateContent>
    </w:r>
    <w:r>
      <w:rPr>
        <w:noProof/>
      </w:rPr>
      <w:drawing>
        <wp:inline distT="0" distB="0" distL="0" distR="0">
          <wp:extent cx="5778500" cy="1229360"/>
          <wp:effectExtent l="0" t="0" r="0" b="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0" cy="1229360"/>
                  </a:xfrm>
                  <a:prstGeom prst="rect">
                    <a:avLst/>
                  </a:prstGeom>
                  <a:noFill/>
                </pic:spPr>
              </pic:pic>
            </a:graphicData>
          </a:graphic>
        </wp:inline>
      </w:drawing>
    </w:r>
  </w:p>
  <w:p w:rsidR="001716FB" w:rsidRDefault="001716FB" w:rsidP="00E14764">
    <w:pPr>
      <w:jc w:val="center"/>
    </w:pPr>
    <w:r w:rsidRPr="000F28FA">
      <w:rPr>
        <w:szCs w:val="32"/>
      </w:rPr>
      <w:t>Свидетельство № СРОСП-П-04196.2-29052015 от 29 мая 2015 г.</w:t>
    </w:r>
  </w:p>
  <w:p w:rsidR="001716FB" w:rsidRDefault="001716FB" w:rsidP="00DB07F6">
    <w:r>
      <w:rPr>
        <w:noProof/>
      </w:rPr>
      <mc:AlternateContent>
        <mc:Choice Requires="wps">
          <w:drawing>
            <wp:anchor distT="0" distB="0" distL="114300" distR="114300" simplePos="0" relativeHeight="251661824" behindDoc="0" locked="0" layoutInCell="1" allowOverlap="1">
              <wp:simplePos x="0" y="0"/>
              <wp:positionH relativeFrom="column">
                <wp:posOffset>-183515</wp:posOffset>
              </wp:positionH>
              <wp:positionV relativeFrom="paragraph">
                <wp:posOffset>68580</wp:posOffset>
              </wp:positionV>
              <wp:extent cx="6551930" cy="0"/>
              <wp:effectExtent l="21590" t="19050" r="17780" b="19050"/>
              <wp:wrapNone/>
              <wp:docPr id="46" name="Line 1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1930" cy="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DE7B4A0" id="Line 1102"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5pt,5.4pt" to="501.4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" strokeweight="2pt">
              <v:stroke startarrowwidth="narrow" startarrowlength="short" endarrowwidth="narrow" endarrowlength="short"/>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16FB" w:rsidRDefault="001716FB">
    <w:pPr>
      <w:ind w:right="21"/>
      <w:jc w:val="right"/>
    </w:pPr>
    <w:r>
      <w:rPr>
        <w:noProof/>
      </w:rPr>
      <mc:AlternateContent>
        <mc:Choice Requires="wps">
          <w:drawing>
            <wp:anchor distT="0" distB="0" distL="114300" distR="114300" simplePos="0" relativeHeight="251654656" behindDoc="0" locked="0" layoutInCell="1" allowOverlap="1">
              <wp:simplePos x="0" y="0"/>
              <wp:positionH relativeFrom="margin">
                <wp:posOffset>-184785</wp:posOffset>
              </wp:positionH>
              <wp:positionV relativeFrom="page">
                <wp:align>center</wp:align>
              </wp:positionV>
              <wp:extent cx="6551930" cy="9972040"/>
              <wp:effectExtent l="0" t="0" r="20320" b="10160"/>
              <wp:wrapNone/>
              <wp:docPr id="5" name="Rectangle 10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972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21E42F6" id="Rectangle 1040" o:spid="_x0000_s1026" style="position:absolute;margin-left:-14.55pt;margin-top:0;width:515.9pt;height:785.2pt;z-index:251654656;visibility:visible;mso-wrap-style:squar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" filled="f" strokeweight="1pt">
              <w10:wrap anchorx="margin" anchory="page"/>
            </v:rect>
          </w:pict>
        </mc:Fallback>
      </mc:AlternateContent>
    </w:r>
    <w:r>
      <w:rPr>
        <w:noProof/>
      </w:rPr>
      <mc:AlternateContent>
        <mc:Choice Requires="wps">
          <w:drawing>
            <wp:anchor distT="0" distB="0" distL="114300" distR="114300" simplePos="0" relativeHeight="251657728" behindDoc="0" locked="0" layoutInCell="1" allowOverlap="1">
              <wp:simplePos x="0" y="0"/>
              <wp:positionH relativeFrom="page">
                <wp:posOffset>6891020</wp:posOffset>
              </wp:positionH>
              <wp:positionV relativeFrom="page">
                <wp:posOffset>359410</wp:posOffset>
              </wp:positionV>
              <wp:extent cx="377190" cy="291465"/>
              <wp:effectExtent l="13970" t="6985" r="8890" b="6350"/>
              <wp:wrapNone/>
              <wp:docPr id="6" name="Text Box 1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 cy="291465"/>
                      </a:xfrm>
                      <a:prstGeom prst="rect">
                        <a:avLst/>
                      </a:prstGeom>
                      <a:solidFill>
                        <a:srgbClr val="FFFFFF"/>
                      </a:solidFill>
                      <a:ln w="9525">
                        <a:solidFill>
                          <a:srgbClr val="000000"/>
                        </a:solidFill>
                        <a:miter lim="800000"/>
                        <a:headEnd/>
                        <a:tailEnd/>
                      </a:ln>
                    </wps:spPr>
                    <wps:txbx>
                      <w:txbxContent>
                        <w:p w:rsidR="001716FB" w:rsidRPr="005B2ADB" w:rsidRDefault="001716FB" w:rsidP="00302A85">
                          <w:pPr>
                            <w:ind w:firstLine="0"/>
                            <w:jc w:val="center"/>
                            <w:rPr>
                              <w:rStyle w:val="affc"/>
                            </w:rP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EF591C">
                            <w:rPr>
                              <w:rStyle w:val="affc"/>
                              <w:noProof/>
                            </w:rPr>
                            <w:instrText>3</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EF591C">
                            <w:rPr>
                              <w:rStyle w:val="affc"/>
                              <w:noProof/>
                            </w:rPr>
                            <w:t>3</w:t>
                          </w:r>
                          <w:r w:rsidRPr="005B2ADB">
                            <w:rPr>
                              <w:rStyle w:val="affc"/>
                            </w:rPr>
                            <w:fldChar w:fldCharType="end"/>
                          </w:r>
                        </w:p>
                        <w:p w:rsidR="001716FB" w:rsidRDefault="001716FB" w:rsidP="0011430B">
                          <w:pPr>
                            <w:ind w:firstLine="0"/>
                            <w:jc w:val="center"/>
                          </w:pPr>
                        </w:p>
                      </w:txbxContent>
                    </wps:txbx>
                    <wps:bodyPr rot="0" vert="horz" wrap="square" lIns="0" tIns="35941"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43" o:spid="_x0000_s1028" type="#_x0000_t202" style="position:absolute;left:0;text-align:left;margin-left:542.6pt;margin-top:28.3pt;width:29.7pt;height:22.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">
              <v:textbox inset="0,2.83pt,0,0">
                <w:txbxContent>
                  <w:p w:rsidR="001716FB" w:rsidRPr="005B2ADB" w:rsidRDefault="001716FB" w:rsidP="00302A85">
                    <w:pPr>
                      <w:ind w:firstLine="0"/>
                      <w:jc w:val="center"/>
                      <w:rPr>
                        <w:rStyle w:val="affc"/>
                      </w:rP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EF591C">
                      <w:rPr>
                        <w:rStyle w:val="affc"/>
                        <w:noProof/>
                      </w:rPr>
                      <w:instrText>3</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EF591C">
                      <w:rPr>
                        <w:rStyle w:val="affc"/>
                        <w:noProof/>
                      </w:rPr>
                      <w:t>3</w:t>
                    </w:r>
                    <w:r w:rsidRPr="005B2ADB">
                      <w:rPr>
                        <w:rStyle w:val="affc"/>
                      </w:rPr>
                      <w:fldChar w:fldCharType="end"/>
                    </w:r>
                  </w:p>
                  <w:p w:rsidR="001716FB" w:rsidRDefault="001716FB" w:rsidP="0011430B">
                    <w:pPr>
                      <w:ind w:firstLine="0"/>
                      <w:jc w:val="center"/>
                    </w:pP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16FB" w:rsidRDefault="001716FB"/>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16FB" w:rsidRDefault="001716FB">
    <w:pPr>
      <w:ind w:right="21"/>
      <w:jc w:val="right"/>
    </w:pPr>
    <w:r>
      <w:rPr>
        <w:noProof/>
      </w:rPr>
      <mc:AlternateContent>
        <mc:Choice Requires="wps">
          <w:drawing>
            <wp:anchor distT="0" distB="0" distL="114300" distR="114300" simplePos="0" relativeHeight="251670016" behindDoc="0" locked="0" layoutInCell="1" allowOverlap="1" wp14:anchorId="616F459C" wp14:editId="04CE545B">
              <wp:simplePos x="0" y="0"/>
              <wp:positionH relativeFrom="margin">
                <wp:posOffset>-172720</wp:posOffset>
              </wp:positionH>
              <wp:positionV relativeFrom="page">
                <wp:align>center</wp:align>
              </wp:positionV>
              <wp:extent cx="6551930" cy="9972040"/>
              <wp:effectExtent l="0" t="0" r="20320" b="10160"/>
              <wp:wrapNone/>
              <wp:docPr id="19" name="Rectangle 10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972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7EBE378" id="Rectangle 1040" o:spid="_x0000_s1026" style="position:absolute;margin-left:-13.6pt;margin-top:0;width:515.9pt;height:785.2pt;z-index:251670016;visibility:visible;mso-wrap-style:squar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" filled="f" strokeweight="1pt">
              <w10:wrap anchorx="margin" anchory="page"/>
            </v:rect>
          </w:pict>
        </mc:Fallback>
      </mc:AlternateContent>
    </w:r>
    <w:r>
      <w:rPr>
        <w:noProof/>
      </w:rPr>
      <mc:AlternateContent>
        <mc:Choice Requires="wps">
          <w:drawing>
            <wp:anchor distT="0" distB="0" distL="114300" distR="114300" simplePos="0" relativeHeight="251671040" behindDoc="0" locked="0" layoutInCell="1" allowOverlap="1" wp14:anchorId="7A86E2FF" wp14:editId="23BF5CD4">
              <wp:simplePos x="0" y="0"/>
              <wp:positionH relativeFrom="page">
                <wp:posOffset>6891020</wp:posOffset>
              </wp:positionH>
              <wp:positionV relativeFrom="page">
                <wp:posOffset>359410</wp:posOffset>
              </wp:positionV>
              <wp:extent cx="377190" cy="291465"/>
              <wp:effectExtent l="13970" t="6985" r="8890" b="6350"/>
              <wp:wrapNone/>
              <wp:docPr id="16" name="Text Box 1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 cy="291465"/>
                      </a:xfrm>
                      <a:prstGeom prst="rect">
                        <a:avLst/>
                      </a:prstGeom>
                      <a:solidFill>
                        <a:srgbClr val="FFFFFF"/>
                      </a:solidFill>
                      <a:ln w="9525">
                        <a:solidFill>
                          <a:srgbClr val="000000"/>
                        </a:solidFill>
                        <a:miter lim="800000"/>
                        <a:headEnd/>
                        <a:tailEnd/>
                      </a:ln>
                    </wps:spPr>
                    <wps:txbx>
                      <w:txbxContent>
                        <w:p w:rsidR="001716FB" w:rsidRPr="005B2ADB" w:rsidRDefault="001716FB" w:rsidP="00210E9B">
                          <w:pPr>
                            <w:ind w:firstLine="0"/>
                            <w:jc w:val="center"/>
                            <w:rPr>
                              <w:rStyle w:val="affc"/>
                            </w:rP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EF591C">
                            <w:rPr>
                              <w:rStyle w:val="affc"/>
                              <w:noProof/>
                            </w:rPr>
                            <w:instrText>10</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EF591C">
                            <w:rPr>
                              <w:rStyle w:val="affc"/>
                              <w:noProof/>
                            </w:rPr>
                            <w:t>10</w:t>
                          </w:r>
                          <w:r w:rsidRPr="005B2ADB">
                            <w:rPr>
                              <w:rStyle w:val="affc"/>
                            </w:rPr>
                            <w:fldChar w:fldCharType="end"/>
                          </w:r>
                        </w:p>
                        <w:p w:rsidR="001716FB" w:rsidRDefault="001716FB" w:rsidP="0011430B">
                          <w:pPr>
                            <w:ind w:firstLine="0"/>
                            <w:jc w:val="center"/>
                          </w:pPr>
                        </w:p>
                      </w:txbxContent>
                    </wps:txbx>
                    <wps:bodyPr rot="0" vert="horz" wrap="square" lIns="0" tIns="35941"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0" type="#_x0000_t202" style="position:absolute;left:0;text-align:left;margin-left:542.6pt;margin-top:28.3pt;width:29.7pt;height:22.95pt;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">
              <v:textbox inset="0,2.83pt,0,0">
                <w:txbxContent>
                  <w:p w:rsidR="001716FB" w:rsidRPr="005B2ADB" w:rsidRDefault="001716FB" w:rsidP="00210E9B">
                    <w:pPr>
                      <w:ind w:firstLine="0"/>
                      <w:jc w:val="center"/>
                      <w:rPr>
                        <w:rStyle w:val="affc"/>
                      </w:rP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EF591C">
                      <w:rPr>
                        <w:rStyle w:val="affc"/>
                        <w:noProof/>
                      </w:rPr>
                      <w:instrText>10</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EF591C">
                      <w:rPr>
                        <w:rStyle w:val="affc"/>
                        <w:noProof/>
                      </w:rPr>
                      <w:t>10</w:t>
                    </w:r>
                    <w:r w:rsidRPr="005B2ADB">
                      <w:rPr>
                        <w:rStyle w:val="affc"/>
                      </w:rPr>
                      <w:fldChar w:fldCharType="end"/>
                    </w:r>
                  </w:p>
                  <w:p w:rsidR="001716FB" w:rsidRDefault="001716FB" w:rsidP="0011430B">
                    <w:pPr>
                      <w:ind w:firstLine="0"/>
                      <w:jc w:val="center"/>
                    </w:pP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16FB" w:rsidRPr="00135F08" w:rsidRDefault="001716FB" w:rsidP="00135F08">
    <w:pPr>
      <w:pStyle w:val="aff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1">
    <w:nsid w:val="FFFFFF88"/>
    <w:multiLevelType w:val="singleLevel"/>
    <w:tmpl w:val="B114E158"/>
    <w:lvl w:ilvl="0">
      <w:start w:val="1"/>
      <w:numFmt w:val="decimal"/>
      <w:pStyle w:val="a"/>
      <w:lvlText w:val="%1."/>
      <w:lvlJc w:val="left"/>
      <w:pPr>
        <w:tabs>
          <w:tab w:val="num" w:pos="360"/>
        </w:tabs>
        <w:ind w:left="284" w:hanging="284"/>
      </w:pPr>
      <w:rPr>
        <w:rFonts w:hint="default"/>
      </w:rPr>
    </w:lvl>
  </w:abstractNum>
  <w:abstractNum w:abstractNumId="2">
    <w:nsid w:val="FFFFFF89"/>
    <w:multiLevelType w:val="singleLevel"/>
    <w:tmpl w:val="2968DC2E"/>
    <w:lvl w:ilvl="0">
      <w:start w:val="1"/>
      <w:numFmt w:val="bullet"/>
      <w:pStyle w:val="a0"/>
      <w:lvlText w:val=""/>
      <w:lvlJc w:val="left"/>
      <w:pPr>
        <w:tabs>
          <w:tab w:val="num" w:pos="360"/>
        </w:tabs>
        <w:ind w:left="360" w:hanging="360"/>
      </w:pPr>
      <w:rPr>
        <w:rFonts w:ascii="Symbol" w:hAnsi="Symbol" w:hint="default"/>
      </w:rPr>
    </w:lvl>
  </w:abstractNum>
  <w:abstractNum w:abstractNumId="3">
    <w:nsid w:val="FFFFFFFE"/>
    <w:multiLevelType w:val="singleLevel"/>
    <w:tmpl w:val="53AEC052"/>
    <w:lvl w:ilvl="0">
      <w:numFmt w:val="bullet"/>
      <w:pStyle w:val="2"/>
      <w:lvlText w:val="*"/>
      <w:lvlJc w:val="left"/>
    </w:lvl>
  </w:abstractNum>
  <w:abstractNum w:abstractNumId="4">
    <w:nsid w:val="000031FA"/>
    <w:multiLevelType w:val="multilevel"/>
    <w:tmpl w:val="F4A63986"/>
    <w:lvl w:ilvl="0">
      <w:start w:val="64"/>
      <w:numFmt w:val="decimal"/>
      <w:lvlText w:val="%1"/>
      <w:lvlJc w:val="center"/>
      <w:pPr>
        <w:tabs>
          <w:tab w:val="num" w:pos="57"/>
        </w:tabs>
        <w:ind w:left="57" w:hanging="57"/>
      </w:pPr>
      <w:rPr>
        <w:rFonts w:hint="default"/>
        <w:color w:val="auto"/>
      </w:rPr>
    </w:lvl>
    <w:lvl w:ilvl="1">
      <w:start w:val="1"/>
      <w:numFmt w:val="decimal"/>
      <w:suff w:val="space"/>
      <w:lvlText w:val="%1.%2"/>
      <w:lvlJc w:val="left"/>
      <w:pPr>
        <w:ind w:left="354" w:firstLine="0"/>
      </w:pPr>
      <w:rPr>
        <w:rFonts w:hint="default"/>
      </w:rPr>
    </w:lvl>
    <w:lvl w:ilvl="2">
      <w:start w:val="1"/>
      <w:numFmt w:val="decimal"/>
      <w:pStyle w:val="a1"/>
      <w:suff w:val="space"/>
      <w:lvlText w:val="%1.%2.%3"/>
      <w:lvlJc w:val="left"/>
      <w:pPr>
        <w:ind w:left="2340" w:hanging="720"/>
      </w:pPr>
      <w:rPr>
        <w:rFonts w:hint="default"/>
      </w:rPr>
    </w:lvl>
    <w:lvl w:ilvl="3">
      <w:start w:val="1"/>
      <w:numFmt w:val="decimal"/>
      <w:lvlText w:val="%1.%2.%3.%4"/>
      <w:lvlJc w:val="left"/>
      <w:pPr>
        <w:tabs>
          <w:tab w:val="num" w:pos="1926"/>
        </w:tabs>
        <w:ind w:left="1926" w:hanging="864"/>
      </w:pPr>
      <w:rPr>
        <w:rFonts w:hint="default"/>
      </w:rPr>
    </w:lvl>
    <w:lvl w:ilvl="4">
      <w:start w:val="1"/>
      <w:numFmt w:val="decimal"/>
      <w:lvlText w:val="%1.%2.%3.%4.%5"/>
      <w:lvlJc w:val="left"/>
      <w:pPr>
        <w:tabs>
          <w:tab w:val="num" w:pos="2070"/>
        </w:tabs>
        <w:ind w:left="2070" w:hanging="1008"/>
      </w:pPr>
      <w:rPr>
        <w:rFonts w:hint="default"/>
      </w:rPr>
    </w:lvl>
    <w:lvl w:ilvl="5">
      <w:start w:val="1"/>
      <w:numFmt w:val="decimal"/>
      <w:lvlText w:val="%1.%2.%3.%4.%5.%6"/>
      <w:lvlJc w:val="left"/>
      <w:pPr>
        <w:tabs>
          <w:tab w:val="num" w:pos="2214"/>
        </w:tabs>
        <w:ind w:left="2214" w:hanging="1152"/>
      </w:pPr>
      <w:rPr>
        <w:rFonts w:hint="default"/>
      </w:rPr>
    </w:lvl>
    <w:lvl w:ilvl="6">
      <w:start w:val="1"/>
      <w:numFmt w:val="decimal"/>
      <w:lvlText w:val="%1.%2.%3.%4.%5.%6.%7"/>
      <w:lvlJc w:val="left"/>
      <w:pPr>
        <w:tabs>
          <w:tab w:val="num" w:pos="2358"/>
        </w:tabs>
        <w:ind w:left="2358" w:hanging="1296"/>
      </w:pPr>
      <w:rPr>
        <w:rFonts w:hint="default"/>
      </w:rPr>
    </w:lvl>
    <w:lvl w:ilvl="7">
      <w:start w:val="1"/>
      <w:numFmt w:val="decimal"/>
      <w:lvlText w:val="%1.%2.%3.%4.%5.%6.%7.%8"/>
      <w:lvlJc w:val="left"/>
      <w:pPr>
        <w:tabs>
          <w:tab w:val="num" w:pos="2502"/>
        </w:tabs>
        <w:ind w:left="2502" w:hanging="1440"/>
      </w:pPr>
      <w:rPr>
        <w:rFonts w:hint="default"/>
      </w:rPr>
    </w:lvl>
    <w:lvl w:ilvl="8">
      <w:start w:val="1"/>
      <w:numFmt w:val="decimal"/>
      <w:lvlText w:val="%1.%2.%3.%4.%5.%6.%7.%8.%9"/>
      <w:lvlJc w:val="left"/>
      <w:pPr>
        <w:tabs>
          <w:tab w:val="num" w:pos="2646"/>
        </w:tabs>
        <w:ind w:left="2646" w:hanging="1584"/>
      </w:pPr>
      <w:rPr>
        <w:rFonts w:hint="default"/>
      </w:rPr>
    </w:lvl>
  </w:abstractNum>
  <w:abstractNum w:abstractNumId="5">
    <w:nsid w:val="0A52220C"/>
    <w:multiLevelType w:val="multilevel"/>
    <w:tmpl w:val="BE9CE59E"/>
    <w:styleLink w:val="15"/>
    <w:lvl w:ilvl="0">
      <w:start w:val="1"/>
      <w:numFmt w:val="decimal"/>
      <w:pStyle w:val="331"/>
      <w:suff w:val="space"/>
      <w:lvlText w:val="3.%1"/>
      <w:lvlJc w:val="left"/>
      <w:pPr>
        <w:ind w:left="4698" w:hanging="480"/>
      </w:pPr>
      <w:rPr>
        <w:rFonts w:ascii="Times New Roman" w:hAnsi="Times New Roman" w:hint="default"/>
        <w:b/>
        <w:i w:val="0"/>
        <w:color w:val="auto"/>
        <w:sz w:val="24"/>
      </w:rPr>
    </w:lvl>
    <w:lvl w:ilvl="1">
      <w:start w:val="5"/>
      <w:numFmt w:val="decimal"/>
      <w:lvlText w:val="%14.%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6">
    <w:nsid w:val="0D9E1699"/>
    <w:multiLevelType w:val="hybridMultilevel"/>
    <w:tmpl w:val="3D706A30"/>
    <w:lvl w:ilvl="0" w:tplc="0419000F">
      <w:start w:val="1"/>
      <w:numFmt w:val="bullet"/>
      <w:pStyle w:val="a2"/>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
    <w:nsid w:val="0E3C4705"/>
    <w:multiLevelType w:val="multilevel"/>
    <w:tmpl w:val="6FBACF7E"/>
    <w:lvl w:ilvl="0">
      <w:start w:val="1"/>
      <w:numFmt w:val="decimal"/>
      <w:pStyle w:val="1"/>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0"/>
      <w:lvlText w:val="%1.%2"/>
      <w:lvlJc w:val="left"/>
      <w:pPr>
        <w:tabs>
          <w:tab w:val="num" w:pos="-56"/>
        </w:tabs>
        <w:ind w:left="284"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tabs>
          <w:tab w:val="num" w:pos="1134"/>
        </w:tabs>
        <w:ind w:left="1134" w:firstLine="0"/>
      </w:pPr>
      <w:rPr>
        <w:rFonts w:hint="default"/>
      </w:rPr>
    </w:lvl>
    <w:lvl w:ilvl="3">
      <w:start w:val="1"/>
      <w:numFmt w:val="decimal"/>
      <w:pStyle w:val="4"/>
      <w:lvlText w:val="%1.%2.%3.%4"/>
      <w:lvlJc w:val="left"/>
      <w:pPr>
        <w:tabs>
          <w:tab w:val="num" w:pos="369"/>
        </w:tabs>
        <w:ind w:left="709" w:firstLine="0"/>
      </w:pPr>
      <w:rPr>
        <w:rFonts w:hint="default"/>
      </w:rPr>
    </w:lvl>
    <w:lvl w:ilvl="4">
      <w:start w:val="1"/>
      <w:numFmt w:val="decimal"/>
      <w:pStyle w:val="50"/>
      <w:lvlText w:val="%1.%2.%3.%4.%5"/>
      <w:lvlJc w:val="left"/>
      <w:pPr>
        <w:tabs>
          <w:tab w:val="num" w:pos="369"/>
        </w:tabs>
        <w:ind w:left="709" w:firstLine="0"/>
      </w:pPr>
      <w:rPr>
        <w:rFonts w:hint="default"/>
      </w:rPr>
    </w:lvl>
    <w:lvl w:ilvl="5">
      <w:start w:val="1"/>
      <w:numFmt w:val="decimal"/>
      <w:pStyle w:val="6"/>
      <w:lvlText w:val="%1.%2.%3.%4.%5.%6"/>
      <w:lvlJc w:val="left"/>
      <w:pPr>
        <w:tabs>
          <w:tab w:val="num" w:pos="369"/>
        </w:tabs>
        <w:ind w:left="709" w:firstLine="0"/>
      </w:pPr>
      <w:rPr>
        <w:rFonts w:hint="default"/>
      </w:rPr>
    </w:lvl>
    <w:lvl w:ilvl="6">
      <w:start w:val="1"/>
      <w:numFmt w:val="decimal"/>
      <w:pStyle w:val="7"/>
      <w:lvlText w:val="%1.%2.%3.%4.%5.%6.%7"/>
      <w:lvlJc w:val="left"/>
      <w:pPr>
        <w:tabs>
          <w:tab w:val="num" w:pos="369"/>
        </w:tabs>
        <w:ind w:left="709" w:firstLine="0"/>
      </w:pPr>
      <w:rPr>
        <w:rFonts w:hint="default"/>
      </w:rPr>
    </w:lvl>
    <w:lvl w:ilvl="7">
      <w:start w:val="1"/>
      <w:numFmt w:val="decimal"/>
      <w:pStyle w:val="8"/>
      <w:lvlText w:val="%1.%2.%3.%4.%5.%6.%7.%8"/>
      <w:lvlJc w:val="left"/>
      <w:pPr>
        <w:tabs>
          <w:tab w:val="num" w:pos="369"/>
        </w:tabs>
        <w:ind w:left="709" w:firstLine="0"/>
      </w:pPr>
      <w:rPr>
        <w:rFonts w:hint="default"/>
      </w:rPr>
    </w:lvl>
    <w:lvl w:ilvl="8">
      <w:start w:val="1"/>
      <w:numFmt w:val="decimal"/>
      <w:pStyle w:val="9"/>
      <w:lvlText w:val="%1.%2.%3.%4.%5.%6.%7.%8.%9"/>
      <w:lvlJc w:val="left"/>
      <w:pPr>
        <w:tabs>
          <w:tab w:val="num" w:pos="709"/>
        </w:tabs>
        <w:ind w:left="709" w:firstLine="0"/>
      </w:pPr>
      <w:rPr>
        <w:rFonts w:hint="default"/>
      </w:rPr>
    </w:lvl>
  </w:abstractNum>
  <w:abstractNum w:abstractNumId="8">
    <w:nsid w:val="10803144"/>
    <w:multiLevelType w:val="hybridMultilevel"/>
    <w:tmpl w:val="062E6E84"/>
    <w:lvl w:ilvl="0" w:tplc="FFFFFFFF">
      <w:start w:val="1"/>
      <w:numFmt w:val="bullet"/>
      <w:pStyle w:val="a3"/>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9">
    <w:nsid w:val="10A52E76"/>
    <w:multiLevelType w:val="multilevel"/>
    <w:tmpl w:val="12CC6696"/>
    <w:lvl w:ilvl="0">
      <w:start w:val="1"/>
      <w:numFmt w:val="none"/>
      <w:pStyle w:val="12"/>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11AE7C4D"/>
    <w:multiLevelType w:val="hybridMultilevel"/>
    <w:tmpl w:val="CA1AD7F6"/>
    <w:lvl w:ilvl="0" w:tplc="AC164A8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158B257F"/>
    <w:multiLevelType w:val="multilevel"/>
    <w:tmpl w:val="FD74D890"/>
    <w:lvl w:ilvl="0">
      <w:start w:val="1"/>
      <w:numFmt w:val="bullet"/>
      <w:pStyle w:val="Default"/>
      <w:lvlText w:val=""/>
      <w:lvlJc w:val="left"/>
      <w:pPr>
        <w:tabs>
          <w:tab w:val="num" w:pos="360"/>
        </w:tabs>
        <w:ind w:left="360"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2">
    <w:nsid w:val="19B73000"/>
    <w:multiLevelType w:val="multilevel"/>
    <w:tmpl w:val="0419001D"/>
    <w:styleLink w:val="14"/>
    <w:lvl w:ilvl="0">
      <w:start w:val="1"/>
      <w:numFmt w:val="russianLow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1A085A99"/>
    <w:multiLevelType w:val="hybridMultilevel"/>
    <w:tmpl w:val="22322140"/>
    <w:lvl w:ilvl="0" w:tplc="D7626572">
      <w:start w:val="1"/>
      <w:numFmt w:val="russianUpper"/>
      <w:pStyle w:val="a4"/>
      <w:lvlText w:val="Приложение %1"/>
      <w:lvlJc w:val="left"/>
      <w:pPr>
        <w:tabs>
          <w:tab w:val="num" w:pos="1428"/>
        </w:tabs>
        <w:ind w:left="1428"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298"/>
        </w:tabs>
        <w:ind w:left="1298" w:hanging="360"/>
      </w:pPr>
    </w:lvl>
    <w:lvl w:ilvl="2" w:tplc="0419001B" w:tentative="1">
      <w:start w:val="1"/>
      <w:numFmt w:val="lowerRoman"/>
      <w:lvlText w:val="%3."/>
      <w:lvlJc w:val="right"/>
      <w:pPr>
        <w:tabs>
          <w:tab w:val="num" w:pos="2018"/>
        </w:tabs>
        <w:ind w:left="2018" w:hanging="180"/>
      </w:pPr>
    </w:lvl>
    <w:lvl w:ilvl="3" w:tplc="0419000F" w:tentative="1">
      <w:start w:val="1"/>
      <w:numFmt w:val="decimal"/>
      <w:lvlText w:val="%4."/>
      <w:lvlJc w:val="left"/>
      <w:pPr>
        <w:tabs>
          <w:tab w:val="num" w:pos="2738"/>
        </w:tabs>
        <w:ind w:left="2738" w:hanging="360"/>
      </w:pPr>
    </w:lvl>
    <w:lvl w:ilvl="4" w:tplc="04190019" w:tentative="1">
      <w:start w:val="1"/>
      <w:numFmt w:val="lowerLetter"/>
      <w:lvlText w:val="%5."/>
      <w:lvlJc w:val="left"/>
      <w:pPr>
        <w:tabs>
          <w:tab w:val="num" w:pos="3458"/>
        </w:tabs>
        <w:ind w:left="3458" w:hanging="360"/>
      </w:pPr>
    </w:lvl>
    <w:lvl w:ilvl="5" w:tplc="0419001B" w:tentative="1">
      <w:start w:val="1"/>
      <w:numFmt w:val="lowerRoman"/>
      <w:lvlText w:val="%6."/>
      <w:lvlJc w:val="right"/>
      <w:pPr>
        <w:tabs>
          <w:tab w:val="num" w:pos="4178"/>
        </w:tabs>
        <w:ind w:left="4178" w:hanging="180"/>
      </w:pPr>
    </w:lvl>
    <w:lvl w:ilvl="6" w:tplc="0419000F" w:tentative="1">
      <w:start w:val="1"/>
      <w:numFmt w:val="decimal"/>
      <w:lvlText w:val="%7."/>
      <w:lvlJc w:val="left"/>
      <w:pPr>
        <w:tabs>
          <w:tab w:val="num" w:pos="4898"/>
        </w:tabs>
        <w:ind w:left="4898" w:hanging="360"/>
      </w:pPr>
    </w:lvl>
    <w:lvl w:ilvl="7" w:tplc="04190019" w:tentative="1">
      <w:start w:val="1"/>
      <w:numFmt w:val="lowerLetter"/>
      <w:lvlText w:val="%8."/>
      <w:lvlJc w:val="left"/>
      <w:pPr>
        <w:tabs>
          <w:tab w:val="num" w:pos="5618"/>
        </w:tabs>
        <w:ind w:left="5618" w:hanging="360"/>
      </w:pPr>
    </w:lvl>
    <w:lvl w:ilvl="8" w:tplc="0419001B" w:tentative="1">
      <w:start w:val="1"/>
      <w:numFmt w:val="lowerRoman"/>
      <w:lvlText w:val="%9."/>
      <w:lvlJc w:val="right"/>
      <w:pPr>
        <w:tabs>
          <w:tab w:val="num" w:pos="6338"/>
        </w:tabs>
        <w:ind w:left="6338" w:hanging="180"/>
      </w:pPr>
    </w:lvl>
  </w:abstractNum>
  <w:abstractNum w:abstractNumId="14">
    <w:nsid w:val="1D3F2C1C"/>
    <w:multiLevelType w:val="hybridMultilevel"/>
    <w:tmpl w:val="59847884"/>
    <w:lvl w:ilvl="0" w:tplc="D7626572">
      <w:start w:val="1"/>
      <w:numFmt w:val="bullet"/>
      <w:pStyle w:val="a5"/>
      <w:lvlText w:val=""/>
      <w:lvlJc w:val="left"/>
      <w:pPr>
        <w:tabs>
          <w:tab w:val="num" w:pos="644"/>
        </w:tabs>
        <w:ind w:left="567" w:hanging="283"/>
      </w:pPr>
      <w:rPr>
        <w:rFonts w:ascii="Wingdings" w:hAnsi="Wingdings" w:hint="default"/>
      </w:rPr>
    </w:lvl>
    <w:lvl w:ilvl="1" w:tplc="04190019">
      <w:start w:val="1"/>
      <w:numFmt w:val="bullet"/>
      <w:lvlText w:val="o"/>
      <w:lvlJc w:val="left"/>
      <w:pPr>
        <w:tabs>
          <w:tab w:val="num" w:pos="2214"/>
        </w:tabs>
        <w:ind w:left="2214" w:hanging="360"/>
      </w:pPr>
      <w:rPr>
        <w:rFonts w:ascii="Courier New" w:hAnsi="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tentative="1">
      <w:start w:val="1"/>
      <w:numFmt w:val="bullet"/>
      <w:lvlText w:val=""/>
      <w:lvlJc w:val="left"/>
      <w:pPr>
        <w:tabs>
          <w:tab w:val="num" w:pos="3654"/>
        </w:tabs>
        <w:ind w:left="3654" w:hanging="360"/>
      </w:pPr>
      <w:rPr>
        <w:rFonts w:ascii="Symbol" w:hAnsi="Symbol" w:hint="default"/>
      </w:rPr>
    </w:lvl>
    <w:lvl w:ilvl="4" w:tplc="04190019" w:tentative="1">
      <w:start w:val="1"/>
      <w:numFmt w:val="bullet"/>
      <w:lvlText w:val="o"/>
      <w:lvlJc w:val="left"/>
      <w:pPr>
        <w:tabs>
          <w:tab w:val="num" w:pos="4374"/>
        </w:tabs>
        <w:ind w:left="4374" w:hanging="360"/>
      </w:pPr>
      <w:rPr>
        <w:rFonts w:ascii="Courier New" w:hAnsi="Courier New" w:hint="default"/>
      </w:rPr>
    </w:lvl>
    <w:lvl w:ilvl="5" w:tplc="0419001B" w:tentative="1">
      <w:start w:val="1"/>
      <w:numFmt w:val="bullet"/>
      <w:lvlText w:val=""/>
      <w:lvlJc w:val="left"/>
      <w:pPr>
        <w:tabs>
          <w:tab w:val="num" w:pos="5094"/>
        </w:tabs>
        <w:ind w:left="5094" w:hanging="360"/>
      </w:pPr>
      <w:rPr>
        <w:rFonts w:ascii="Wingdings" w:hAnsi="Wingdings" w:hint="default"/>
      </w:rPr>
    </w:lvl>
    <w:lvl w:ilvl="6" w:tplc="0419000F" w:tentative="1">
      <w:start w:val="1"/>
      <w:numFmt w:val="bullet"/>
      <w:lvlText w:val=""/>
      <w:lvlJc w:val="left"/>
      <w:pPr>
        <w:tabs>
          <w:tab w:val="num" w:pos="5814"/>
        </w:tabs>
        <w:ind w:left="5814" w:hanging="360"/>
      </w:pPr>
      <w:rPr>
        <w:rFonts w:ascii="Symbol" w:hAnsi="Symbol" w:hint="default"/>
      </w:rPr>
    </w:lvl>
    <w:lvl w:ilvl="7" w:tplc="04190019" w:tentative="1">
      <w:start w:val="1"/>
      <w:numFmt w:val="bullet"/>
      <w:lvlText w:val="o"/>
      <w:lvlJc w:val="left"/>
      <w:pPr>
        <w:tabs>
          <w:tab w:val="num" w:pos="6534"/>
        </w:tabs>
        <w:ind w:left="6534" w:hanging="360"/>
      </w:pPr>
      <w:rPr>
        <w:rFonts w:ascii="Courier New" w:hAnsi="Courier New" w:hint="default"/>
      </w:rPr>
    </w:lvl>
    <w:lvl w:ilvl="8" w:tplc="0419001B" w:tentative="1">
      <w:start w:val="1"/>
      <w:numFmt w:val="bullet"/>
      <w:lvlText w:val=""/>
      <w:lvlJc w:val="left"/>
      <w:pPr>
        <w:tabs>
          <w:tab w:val="num" w:pos="7254"/>
        </w:tabs>
        <w:ind w:left="7254" w:hanging="360"/>
      </w:pPr>
      <w:rPr>
        <w:rFonts w:ascii="Wingdings" w:hAnsi="Wingdings" w:hint="default"/>
      </w:rPr>
    </w:lvl>
  </w:abstractNum>
  <w:abstractNum w:abstractNumId="15">
    <w:nsid w:val="1FA115AF"/>
    <w:multiLevelType w:val="hybridMultilevel"/>
    <w:tmpl w:val="EBA6EE64"/>
    <w:numStyleLink w:val="311"/>
  </w:abstractNum>
  <w:abstractNum w:abstractNumId="16">
    <w:nsid w:val="20411C6D"/>
    <w:multiLevelType w:val="hybridMultilevel"/>
    <w:tmpl w:val="A246BEF4"/>
    <w:lvl w:ilvl="0" w:tplc="04190001">
      <w:start w:val="1"/>
      <w:numFmt w:val="decimal"/>
      <w:pStyle w:val="51"/>
      <w:lvlText w:val="%1."/>
      <w:lvlJc w:val="left"/>
      <w:pPr>
        <w:tabs>
          <w:tab w:val="num" w:pos="1571"/>
        </w:tabs>
        <w:ind w:left="1571" w:hanging="360"/>
      </w:pPr>
      <w:rPr>
        <w:rFonts w:cs="Times New Roman"/>
      </w:rPr>
    </w:lvl>
    <w:lvl w:ilvl="1" w:tplc="04190003" w:tentative="1">
      <w:start w:val="1"/>
      <w:numFmt w:val="lowerLetter"/>
      <w:lvlText w:val="%2."/>
      <w:lvlJc w:val="left"/>
      <w:pPr>
        <w:tabs>
          <w:tab w:val="num" w:pos="2291"/>
        </w:tabs>
        <w:ind w:left="2291" w:hanging="360"/>
      </w:pPr>
      <w:rPr>
        <w:rFonts w:cs="Times New Roman"/>
      </w:rPr>
    </w:lvl>
    <w:lvl w:ilvl="2" w:tplc="04190005" w:tentative="1">
      <w:start w:val="1"/>
      <w:numFmt w:val="lowerRoman"/>
      <w:lvlText w:val="%3."/>
      <w:lvlJc w:val="right"/>
      <w:pPr>
        <w:tabs>
          <w:tab w:val="num" w:pos="3011"/>
        </w:tabs>
        <w:ind w:left="3011" w:hanging="180"/>
      </w:pPr>
      <w:rPr>
        <w:rFonts w:cs="Times New Roman"/>
      </w:rPr>
    </w:lvl>
    <w:lvl w:ilvl="3" w:tplc="04190001" w:tentative="1">
      <w:start w:val="1"/>
      <w:numFmt w:val="decimal"/>
      <w:lvlText w:val="%4."/>
      <w:lvlJc w:val="left"/>
      <w:pPr>
        <w:tabs>
          <w:tab w:val="num" w:pos="3731"/>
        </w:tabs>
        <w:ind w:left="3731" w:hanging="360"/>
      </w:pPr>
      <w:rPr>
        <w:rFonts w:cs="Times New Roman"/>
      </w:rPr>
    </w:lvl>
    <w:lvl w:ilvl="4" w:tplc="04190003" w:tentative="1">
      <w:start w:val="1"/>
      <w:numFmt w:val="lowerLetter"/>
      <w:lvlText w:val="%5."/>
      <w:lvlJc w:val="left"/>
      <w:pPr>
        <w:tabs>
          <w:tab w:val="num" w:pos="4451"/>
        </w:tabs>
        <w:ind w:left="4451" w:hanging="360"/>
      </w:pPr>
      <w:rPr>
        <w:rFonts w:cs="Times New Roman"/>
      </w:rPr>
    </w:lvl>
    <w:lvl w:ilvl="5" w:tplc="04190005" w:tentative="1">
      <w:start w:val="1"/>
      <w:numFmt w:val="lowerRoman"/>
      <w:lvlText w:val="%6."/>
      <w:lvlJc w:val="right"/>
      <w:pPr>
        <w:tabs>
          <w:tab w:val="num" w:pos="5171"/>
        </w:tabs>
        <w:ind w:left="5171" w:hanging="180"/>
      </w:pPr>
      <w:rPr>
        <w:rFonts w:cs="Times New Roman"/>
      </w:rPr>
    </w:lvl>
    <w:lvl w:ilvl="6" w:tplc="04190001" w:tentative="1">
      <w:start w:val="1"/>
      <w:numFmt w:val="decimal"/>
      <w:lvlText w:val="%7."/>
      <w:lvlJc w:val="left"/>
      <w:pPr>
        <w:tabs>
          <w:tab w:val="num" w:pos="5891"/>
        </w:tabs>
        <w:ind w:left="5891" w:hanging="360"/>
      </w:pPr>
      <w:rPr>
        <w:rFonts w:cs="Times New Roman"/>
      </w:rPr>
    </w:lvl>
    <w:lvl w:ilvl="7" w:tplc="04190003" w:tentative="1">
      <w:start w:val="1"/>
      <w:numFmt w:val="lowerLetter"/>
      <w:lvlText w:val="%8."/>
      <w:lvlJc w:val="left"/>
      <w:pPr>
        <w:tabs>
          <w:tab w:val="num" w:pos="6611"/>
        </w:tabs>
        <w:ind w:left="6611" w:hanging="360"/>
      </w:pPr>
      <w:rPr>
        <w:rFonts w:cs="Times New Roman"/>
      </w:rPr>
    </w:lvl>
    <w:lvl w:ilvl="8" w:tplc="04190005" w:tentative="1">
      <w:start w:val="1"/>
      <w:numFmt w:val="lowerRoman"/>
      <w:lvlText w:val="%9."/>
      <w:lvlJc w:val="right"/>
      <w:pPr>
        <w:tabs>
          <w:tab w:val="num" w:pos="7331"/>
        </w:tabs>
        <w:ind w:left="7331" w:hanging="180"/>
      </w:pPr>
      <w:rPr>
        <w:rFonts w:cs="Times New Roman"/>
      </w:rPr>
    </w:lvl>
  </w:abstractNum>
  <w:abstractNum w:abstractNumId="17">
    <w:nsid w:val="232627BB"/>
    <w:multiLevelType w:val="singleLevel"/>
    <w:tmpl w:val="8416A01E"/>
    <w:lvl w:ilvl="0">
      <w:start w:val="1"/>
      <w:numFmt w:val="bullet"/>
      <w:pStyle w:val="a6"/>
      <w:lvlText w:val=""/>
      <w:lvlJc w:val="left"/>
      <w:pPr>
        <w:tabs>
          <w:tab w:val="num" w:pos="927"/>
        </w:tabs>
        <w:ind w:left="0" w:firstLine="567"/>
      </w:pPr>
      <w:rPr>
        <w:rFonts w:ascii="Symbol" w:hAnsi="Symbol" w:hint="default"/>
      </w:rPr>
    </w:lvl>
  </w:abstractNum>
  <w:abstractNum w:abstractNumId="18">
    <w:nsid w:val="247D0D60"/>
    <w:multiLevelType w:val="hybridMultilevel"/>
    <w:tmpl w:val="AF0844EC"/>
    <w:lvl w:ilvl="0" w:tplc="FFFFFFFF">
      <w:start w:val="1"/>
      <w:numFmt w:val="bullet"/>
      <w:pStyle w:val="10"/>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29FF60FB"/>
    <w:multiLevelType w:val="multilevel"/>
    <w:tmpl w:val="6C6ABF26"/>
    <w:styleLink w:val="120"/>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30962BE2"/>
    <w:multiLevelType w:val="hybridMultilevel"/>
    <w:tmpl w:val="B510C31E"/>
    <w:lvl w:ilvl="0" w:tplc="5400DA8C">
      <w:start w:val="1"/>
      <w:numFmt w:val="russianLower"/>
      <w:pStyle w:val="a7"/>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0E157F6"/>
    <w:multiLevelType w:val="multilevel"/>
    <w:tmpl w:val="364C4F24"/>
    <w:lvl w:ilvl="0">
      <w:start w:val="1"/>
      <w:numFmt w:val="decimal"/>
      <w:pStyle w:val="a8"/>
      <w:lvlText w:val="%1"/>
      <w:lvlJc w:val="left"/>
      <w:pPr>
        <w:tabs>
          <w:tab w:val="num" w:pos="1049"/>
        </w:tabs>
        <w:ind w:left="0" w:firstLine="709"/>
      </w:pPr>
      <w:rPr>
        <w:rFonts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22">
    <w:nsid w:val="32051685"/>
    <w:multiLevelType w:val="hybridMultilevel"/>
    <w:tmpl w:val="AE42C084"/>
    <w:styleLink w:val="32"/>
    <w:lvl w:ilvl="0" w:tplc="6E2CF0E6">
      <w:start w:val="1"/>
      <w:numFmt w:val="decimal"/>
      <w:pStyle w:val="11"/>
      <w:lvlText w:val="%1"/>
      <w:lvlJc w:val="left"/>
      <w:pPr>
        <w:ind w:left="1429" w:hanging="360"/>
      </w:pPr>
      <w:rPr>
        <w:rFonts w:ascii="Arial" w:hAnsi="Arial" w:cs="Arial" w:hint="default"/>
        <w:sz w:val="22"/>
        <w:szCs w:val="22"/>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3">
    <w:nsid w:val="340277B0"/>
    <w:multiLevelType w:val="hybridMultilevel"/>
    <w:tmpl w:val="731A1002"/>
    <w:lvl w:ilvl="0" w:tplc="87321952">
      <w:start w:val="1"/>
      <w:numFmt w:val="bullet"/>
      <w:pStyle w:val="a9"/>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a"/>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26">
    <w:nsid w:val="36680385"/>
    <w:multiLevelType w:val="multilevel"/>
    <w:tmpl w:val="168EA648"/>
    <w:lvl w:ilvl="0">
      <w:start w:val="1"/>
      <w:numFmt w:val="decimal"/>
      <w:pStyle w:val="ab"/>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NOM"/>
      <w:lvlText w:val="%1.%2."/>
      <w:lvlJc w:val="left"/>
      <w:pPr>
        <w:tabs>
          <w:tab w:val="num" w:pos="1026"/>
        </w:tabs>
        <w:ind w:left="1026"/>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numFmt w:val="decimal"/>
      <w:pStyle w:val="N"/>
      <w:lvlText w:val="%1.%2.%3."/>
      <w:lvlJc w:val="left"/>
      <w:pPr>
        <w:tabs>
          <w:tab w:val="num" w:pos="1461"/>
        </w:tabs>
        <w:ind w:left="1245" w:hanging="504"/>
      </w:pPr>
      <w:rPr>
        <w:rFonts w:cs="Times New Roman" w:hint="default"/>
      </w:rPr>
    </w:lvl>
    <w:lvl w:ilvl="3">
      <w:numFmt w:val="decimal"/>
      <w:lvlText w:val="%1.%2.%3.%4."/>
      <w:lvlJc w:val="left"/>
      <w:pPr>
        <w:tabs>
          <w:tab w:val="num" w:pos="1800"/>
        </w:tabs>
        <w:ind w:left="1728" w:hanging="648"/>
      </w:pPr>
      <w:rPr>
        <w:rFonts w:cs="Times New Roman" w:hint="default"/>
      </w:rPr>
    </w:lvl>
    <w:lvl w:ilvl="4">
      <w:numFmt w:val="decimal"/>
      <w:lvlText w:val="%1.%2.%3.%4.%5."/>
      <w:lvlJc w:val="left"/>
      <w:pPr>
        <w:tabs>
          <w:tab w:val="num" w:pos="2520"/>
        </w:tabs>
        <w:ind w:left="2232" w:hanging="792"/>
      </w:pPr>
      <w:rPr>
        <w:rFonts w:cs="Times New Roman" w:hint="default"/>
      </w:rPr>
    </w:lvl>
    <w:lvl w:ilvl="5">
      <w:numFmt w:val="decimal"/>
      <w:lvlText w:val="%1.%2.%3.%4.%5.%6."/>
      <w:lvlJc w:val="left"/>
      <w:pPr>
        <w:tabs>
          <w:tab w:val="num" w:pos="2880"/>
        </w:tabs>
        <w:ind w:left="2736" w:hanging="936"/>
      </w:pPr>
      <w:rPr>
        <w:rFonts w:cs="Times New Roman" w:hint="default"/>
      </w:rPr>
    </w:lvl>
    <w:lvl w:ilvl="6">
      <w:numFmt w:val="decimal"/>
      <w:lvlText w:val="%1.%2.%3.%4.%5.%6.%7."/>
      <w:lvlJc w:val="left"/>
      <w:pPr>
        <w:tabs>
          <w:tab w:val="num" w:pos="3600"/>
        </w:tabs>
        <w:ind w:left="3240" w:hanging="1080"/>
      </w:pPr>
      <w:rPr>
        <w:rFonts w:cs="Times New Roman" w:hint="default"/>
      </w:rPr>
    </w:lvl>
    <w:lvl w:ilvl="7">
      <w:numFmt w:val="decimal"/>
      <w:lvlText w:val="%1.%2.%3.%4.%5.%6.%7.%8."/>
      <w:lvlJc w:val="left"/>
      <w:pPr>
        <w:tabs>
          <w:tab w:val="num" w:pos="3960"/>
        </w:tabs>
        <w:ind w:left="3744" w:hanging="1224"/>
      </w:pPr>
      <w:rPr>
        <w:rFonts w:cs="Times New Roman" w:hint="default"/>
      </w:rPr>
    </w:lvl>
    <w:lvl w:ilvl="8">
      <w:numFmt w:val="decimal"/>
      <w:lvlText w:val="%1.%2.%3.%4.%5.%6.%7.%8.%9."/>
      <w:lvlJc w:val="left"/>
      <w:pPr>
        <w:tabs>
          <w:tab w:val="num" w:pos="4680"/>
        </w:tabs>
        <w:ind w:left="4320" w:hanging="1440"/>
      </w:pPr>
      <w:rPr>
        <w:rFonts w:cs="Times New Roman" w:hint="default"/>
      </w:rPr>
    </w:lvl>
  </w:abstractNum>
  <w:abstractNum w:abstractNumId="27">
    <w:nsid w:val="37F03619"/>
    <w:multiLevelType w:val="multilevel"/>
    <w:tmpl w:val="F926BE1E"/>
    <w:styleLink w:val="110"/>
    <w:lvl w:ilvl="0">
      <w:start w:val="9"/>
      <w:numFmt w:val="russianUpper"/>
      <w:lvlText w:val="Приложение %1"/>
      <w:lvlJc w:val="left"/>
      <w:pPr>
        <w:tabs>
          <w:tab w:val="num" w:pos="1320"/>
        </w:tabs>
        <w:ind w:left="1320"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nsid w:val="39F70416"/>
    <w:multiLevelType w:val="hybridMultilevel"/>
    <w:tmpl w:val="87C61CB6"/>
    <w:lvl w:ilvl="0" w:tplc="FFFFFFFF">
      <w:start w:val="5"/>
      <w:numFmt w:val="bullet"/>
      <w:pStyle w:val="ac"/>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3D912465"/>
    <w:multiLevelType w:val="multilevel"/>
    <w:tmpl w:val="411E9E30"/>
    <w:styleLink w:val="ad"/>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0">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04B500F"/>
    <w:multiLevelType w:val="multilevel"/>
    <w:tmpl w:val="D4E84358"/>
    <w:lvl w:ilvl="0">
      <w:start w:val="2"/>
      <w:numFmt w:val="decimal"/>
      <w:lvlText w:val="%1."/>
      <w:lvlJc w:val="left"/>
      <w:pPr>
        <w:tabs>
          <w:tab w:val="num" w:pos="360"/>
        </w:tabs>
        <w:ind w:left="360" w:hanging="360"/>
      </w:pPr>
      <w:rPr>
        <w:rFonts w:hint="default"/>
      </w:rPr>
    </w:lvl>
    <w:lvl w:ilvl="1">
      <w:start w:val="1"/>
      <w:numFmt w:val="decimal"/>
      <w:lvlRestart w:val="0"/>
      <w:pStyle w:val="21"/>
      <w:lvlText w:val="%1.%2."/>
      <w:lvlJc w:val="left"/>
      <w:pPr>
        <w:tabs>
          <w:tab w:val="num" w:pos="680"/>
        </w:tabs>
        <w:ind w:left="680" w:firstLine="0"/>
      </w:pPr>
      <w:rPr>
        <w:rFonts w:hint="default"/>
      </w:rPr>
    </w:lvl>
    <w:lvl w:ilvl="2">
      <w:numFmt w:val="decimal"/>
      <w:lvlText w:val="%1.%2.%3."/>
      <w:lvlJc w:val="left"/>
      <w:pPr>
        <w:tabs>
          <w:tab w:val="num" w:pos="1440"/>
        </w:tabs>
        <w:ind w:left="1224"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32">
    <w:nsid w:val="40C34451"/>
    <w:multiLevelType w:val="multilevel"/>
    <w:tmpl w:val="88209862"/>
    <w:styleLink w:val="13"/>
    <w:lvl w:ilvl="0">
      <w:start w:val="1"/>
      <w:numFmt w:val="decimal"/>
      <w:pStyle w:val="16"/>
      <w:suff w:val="space"/>
      <w:lvlText w:val="%1"/>
      <w:lvlJc w:val="left"/>
      <w:pPr>
        <w:ind w:left="480" w:hanging="480"/>
      </w:pPr>
      <w:rPr>
        <w:rFonts w:ascii="Times New Roman" w:hAnsi="Times New Roman" w:hint="default"/>
        <w:b/>
        <w:i w:val="0"/>
        <w:color w:val="auto"/>
        <w:sz w:val="24"/>
      </w:rPr>
    </w:lvl>
    <w:lvl w:ilvl="1">
      <w:start w:val="1"/>
      <w:numFmt w:val="decimal"/>
      <w:suff w:val="space"/>
      <w:lvlText w:val="%1.%2"/>
      <w:lvlJc w:val="left"/>
      <w:pPr>
        <w:ind w:left="1134" w:hanging="851"/>
      </w:pPr>
      <w:rPr>
        <w:rFonts w:ascii="Times New Roman" w:hAnsi="Times New Roman" w:hint="default"/>
        <w:b/>
        <w:i w:val="0"/>
        <w:color w:val="auto"/>
        <w:sz w:val="24"/>
      </w:rPr>
    </w:lvl>
    <w:lvl w:ilvl="2">
      <w:start w:val="1"/>
      <w:numFmt w:val="decimal"/>
      <w:lvlRestart w:val="0"/>
      <w:suff w:val="space"/>
      <w:lvlText w:val="%1.%2.%3"/>
      <w:lvlJc w:val="left"/>
      <w:pPr>
        <w:ind w:left="720" w:hanging="720"/>
      </w:pPr>
      <w:rPr>
        <w:rFonts w:ascii="Times New Roman" w:hAnsi="Times New Roman" w:hint="default"/>
        <w:b/>
        <w:i w:val="0"/>
        <w:color w:val="auto"/>
        <w:sz w:val="24"/>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3">
    <w:nsid w:val="433C1F8A"/>
    <w:multiLevelType w:val="hybridMultilevel"/>
    <w:tmpl w:val="EBA6EE64"/>
    <w:styleLink w:val="311"/>
    <w:lvl w:ilvl="0" w:tplc="FFFFFFFF">
      <w:numFmt w:val="bullet"/>
      <w:lvlText w:val=""/>
      <w:lvlJc w:val="left"/>
      <w:pPr>
        <w:ind w:left="2025" w:hanging="360"/>
      </w:pPr>
      <w:rPr>
        <w:rFonts w:ascii="Symbol" w:eastAsia="Times New Roman" w:hAnsi="Symbol" w:cs="Times New Roman" w:hint="default"/>
        <w:sz w:val="23"/>
      </w:rPr>
    </w:lvl>
    <w:lvl w:ilvl="1" w:tplc="FFFFFFFF" w:tentative="1">
      <w:start w:val="1"/>
      <w:numFmt w:val="bullet"/>
      <w:lvlText w:val="o"/>
      <w:lvlJc w:val="left"/>
      <w:pPr>
        <w:ind w:left="2745" w:hanging="360"/>
      </w:pPr>
      <w:rPr>
        <w:rFonts w:ascii="Courier New" w:hAnsi="Courier New" w:cs="Courier New" w:hint="default"/>
      </w:rPr>
    </w:lvl>
    <w:lvl w:ilvl="2" w:tplc="FFFFFFFF" w:tentative="1">
      <w:start w:val="1"/>
      <w:numFmt w:val="bullet"/>
      <w:lvlText w:val=""/>
      <w:lvlJc w:val="left"/>
      <w:pPr>
        <w:ind w:left="3465" w:hanging="360"/>
      </w:pPr>
      <w:rPr>
        <w:rFonts w:ascii="Wingdings" w:hAnsi="Wingdings" w:hint="default"/>
      </w:rPr>
    </w:lvl>
    <w:lvl w:ilvl="3" w:tplc="FFFFFFFF" w:tentative="1">
      <w:start w:val="1"/>
      <w:numFmt w:val="bullet"/>
      <w:lvlText w:val=""/>
      <w:lvlJc w:val="left"/>
      <w:pPr>
        <w:ind w:left="4185" w:hanging="360"/>
      </w:pPr>
      <w:rPr>
        <w:rFonts w:ascii="Symbol" w:hAnsi="Symbol" w:hint="default"/>
      </w:rPr>
    </w:lvl>
    <w:lvl w:ilvl="4" w:tplc="FFFFFFFF" w:tentative="1">
      <w:start w:val="1"/>
      <w:numFmt w:val="bullet"/>
      <w:lvlText w:val="o"/>
      <w:lvlJc w:val="left"/>
      <w:pPr>
        <w:ind w:left="4905" w:hanging="360"/>
      </w:pPr>
      <w:rPr>
        <w:rFonts w:ascii="Courier New" w:hAnsi="Courier New" w:cs="Courier New" w:hint="default"/>
      </w:rPr>
    </w:lvl>
    <w:lvl w:ilvl="5" w:tplc="FFFFFFFF" w:tentative="1">
      <w:start w:val="1"/>
      <w:numFmt w:val="bullet"/>
      <w:lvlText w:val=""/>
      <w:lvlJc w:val="left"/>
      <w:pPr>
        <w:ind w:left="5625" w:hanging="360"/>
      </w:pPr>
      <w:rPr>
        <w:rFonts w:ascii="Wingdings" w:hAnsi="Wingdings" w:hint="default"/>
      </w:rPr>
    </w:lvl>
    <w:lvl w:ilvl="6" w:tplc="FFFFFFFF" w:tentative="1">
      <w:start w:val="1"/>
      <w:numFmt w:val="bullet"/>
      <w:lvlText w:val=""/>
      <w:lvlJc w:val="left"/>
      <w:pPr>
        <w:ind w:left="6345" w:hanging="360"/>
      </w:pPr>
      <w:rPr>
        <w:rFonts w:ascii="Symbol" w:hAnsi="Symbol" w:hint="default"/>
      </w:rPr>
    </w:lvl>
    <w:lvl w:ilvl="7" w:tplc="FFFFFFFF" w:tentative="1">
      <w:start w:val="1"/>
      <w:numFmt w:val="bullet"/>
      <w:lvlText w:val="o"/>
      <w:lvlJc w:val="left"/>
      <w:pPr>
        <w:ind w:left="7065" w:hanging="360"/>
      </w:pPr>
      <w:rPr>
        <w:rFonts w:ascii="Courier New" w:hAnsi="Courier New" w:cs="Courier New" w:hint="default"/>
      </w:rPr>
    </w:lvl>
    <w:lvl w:ilvl="8" w:tplc="FFFFFFFF" w:tentative="1">
      <w:start w:val="1"/>
      <w:numFmt w:val="bullet"/>
      <w:lvlText w:val=""/>
      <w:lvlJc w:val="left"/>
      <w:pPr>
        <w:ind w:left="7785" w:hanging="360"/>
      </w:pPr>
      <w:rPr>
        <w:rFonts w:ascii="Wingdings" w:hAnsi="Wingdings" w:hint="default"/>
      </w:rPr>
    </w:lvl>
  </w:abstractNum>
  <w:abstractNum w:abstractNumId="34">
    <w:nsid w:val="45D84256"/>
    <w:multiLevelType w:val="hybridMultilevel"/>
    <w:tmpl w:val="BA0A8BFA"/>
    <w:lvl w:ilvl="0" w:tplc="04190001">
      <w:start w:val="1"/>
      <w:numFmt w:val="bullet"/>
      <w:pStyle w:val="90"/>
      <w:lvlText w:val=""/>
      <w:lvlJc w:val="left"/>
      <w:pPr>
        <w:tabs>
          <w:tab w:val="num" w:pos="1713"/>
        </w:tabs>
        <w:ind w:left="1713"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4AB25D6D"/>
    <w:multiLevelType w:val="multilevel"/>
    <w:tmpl w:val="82DA773A"/>
    <w:lvl w:ilvl="0">
      <w:start w:val="3"/>
      <w:numFmt w:val="decimal"/>
      <w:pStyle w:val="025"/>
      <w:lvlText w:val="%1."/>
      <w:lvlJc w:val="left"/>
      <w:pPr>
        <w:tabs>
          <w:tab w:val="num" w:pos="860"/>
        </w:tabs>
        <w:ind w:left="860" w:hanging="720"/>
      </w:pPr>
      <w:rPr>
        <w:rFonts w:hint="default"/>
      </w:rPr>
    </w:lvl>
    <w:lvl w:ilvl="1">
      <w:start w:val="1"/>
      <w:numFmt w:val="decimal"/>
      <w:lvlText w:val="%1.%2."/>
      <w:lvlJc w:val="left"/>
      <w:pPr>
        <w:tabs>
          <w:tab w:val="num" w:pos="860"/>
        </w:tabs>
        <w:ind w:left="860" w:hanging="720"/>
      </w:pPr>
      <w:rPr>
        <w:rFonts w:hint="default"/>
      </w:rPr>
    </w:lvl>
    <w:lvl w:ilvl="2">
      <w:start w:val="1"/>
      <w:numFmt w:val="decimal"/>
      <w:lvlText w:val="%1.%2.%3."/>
      <w:lvlJc w:val="left"/>
      <w:pPr>
        <w:tabs>
          <w:tab w:val="num" w:pos="860"/>
        </w:tabs>
        <w:ind w:left="860" w:hanging="720"/>
      </w:pPr>
      <w:rPr>
        <w:rFonts w:hint="default"/>
      </w:rPr>
    </w:lvl>
    <w:lvl w:ilvl="3">
      <w:start w:val="1"/>
      <w:numFmt w:val="decimal"/>
      <w:lvlText w:val="%1.%2.%3.%4."/>
      <w:lvlJc w:val="left"/>
      <w:pPr>
        <w:tabs>
          <w:tab w:val="num" w:pos="1220"/>
        </w:tabs>
        <w:ind w:left="1220" w:hanging="1080"/>
      </w:pPr>
      <w:rPr>
        <w:rFonts w:hint="default"/>
      </w:rPr>
    </w:lvl>
    <w:lvl w:ilvl="4">
      <w:start w:val="1"/>
      <w:numFmt w:val="decimal"/>
      <w:lvlText w:val="%1.%2.%3.%4.%5."/>
      <w:lvlJc w:val="left"/>
      <w:pPr>
        <w:tabs>
          <w:tab w:val="num" w:pos="1220"/>
        </w:tabs>
        <w:ind w:left="1220" w:hanging="1080"/>
      </w:pPr>
      <w:rPr>
        <w:rFonts w:hint="default"/>
      </w:rPr>
    </w:lvl>
    <w:lvl w:ilvl="5">
      <w:start w:val="1"/>
      <w:numFmt w:val="decimal"/>
      <w:lvlText w:val="%1.%2.%3.%4.%5.%6."/>
      <w:lvlJc w:val="left"/>
      <w:pPr>
        <w:tabs>
          <w:tab w:val="num" w:pos="1580"/>
        </w:tabs>
        <w:ind w:left="1580" w:hanging="1440"/>
      </w:pPr>
      <w:rPr>
        <w:rFonts w:hint="default"/>
      </w:rPr>
    </w:lvl>
    <w:lvl w:ilvl="6">
      <w:start w:val="1"/>
      <w:numFmt w:val="decimal"/>
      <w:lvlText w:val="%1.%2.%3.%4.%5.%6.%7."/>
      <w:lvlJc w:val="left"/>
      <w:pPr>
        <w:tabs>
          <w:tab w:val="num" w:pos="1940"/>
        </w:tabs>
        <w:ind w:left="1940" w:hanging="1800"/>
      </w:pPr>
      <w:rPr>
        <w:rFonts w:hint="default"/>
      </w:rPr>
    </w:lvl>
    <w:lvl w:ilvl="7">
      <w:start w:val="1"/>
      <w:numFmt w:val="decimal"/>
      <w:lvlText w:val="%1.%2.%3.%4.%5.%6.%7.%8."/>
      <w:lvlJc w:val="left"/>
      <w:pPr>
        <w:tabs>
          <w:tab w:val="num" w:pos="1940"/>
        </w:tabs>
        <w:ind w:left="1940" w:hanging="1800"/>
      </w:pPr>
      <w:rPr>
        <w:rFonts w:hint="default"/>
      </w:rPr>
    </w:lvl>
    <w:lvl w:ilvl="8">
      <w:start w:val="1"/>
      <w:numFmt w:val="decimal"/>
      <w:lvlText w:val="%1.%2.%3.%4.%5.%6.%7.%8.%9."/>
      <w:lvlJc w:val="left"/>
      <w:pPr>
        <w:tabs>
          <w:tab w:val="num" w:pos="2300"/>
        </w:tabs>
        <w:ind w:left="2300" w:hanging="2160"/>
      </w:pPr>
      <w:rPr>
        <w:rFonts w:hint="default"/>
      </w:rPr>
    </w:lvl>
  </w:abstractNum>
  <w:abstractNum w:abstractNumId="37">
    <w:nsid w:val="4EAD0583"/>
    <w:multiLevelType w:val="hybridMultilevel"/>
    <w:tmpl w:val="04190005"/>
    <w:styleLink w:val="31"/>
    <w:lvl w:ilvl="0" w:tplc="04190005">
      <w:numFmt w:val="bullet"/>
      <w:lvlText w:val="-"/>
      <w:lvlJc w:val="left"/>
      <w:pPr>
        <w:ind w:left="720" w:hanging="360"/>
      </w:pPr>
      <w:rPr>
        <w:rFonts w:ascii="LinePrinter" w:hAnsi="Lucida Console"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4F5A03F8"/>
    <w:multiLevelType w:val="hybridMultilevel"/>
    <w:tmpl w:val="91944116"/>
    <w:lvl w:ilvl="0" w:tplc="8B20BB7C">
      <w:start w:val="1"/>
      <w:numFmt w:val="decimal"/>
      <w:lvlText w:val="%1."/>
      <w:lvlJc w:val="left"/>
      <w:pPr>
        <w:tabs>
          <w:tab w:val="num" w:pos="1429"/>
        </w:tabs>
        <w:ind w:left="1429" w:hanging="360"/>
      </w:pPr>
    </w:lvl>
    <w:lvl w:ilvl="1" w:tplc="04190003">
      <w:start w:val="1"/>
      <w:numFmt w:val="bullet"/>
      <w:pStyle w:val="ae"/>
      <w:lvlText w:val=""/>
      <w:lvlJc w:val="left"/>
      <w:pPr>
        <w:tabs>
          <w:tab w:val="num" w:pos="2149"/>
        </w:tabs>
        <w:ind w:left="2149" w:hanging="360"/>
      </w:pPr>
      <w:rPr>
        <w:rFonts w:ascii="Symbol" w:hAnsi="Symbol" w:hint="default"/>
      </w:r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39">
    <w:nsid w:val="50440CA2"/>
    <w:multiLevelType w:val="singleLevel"/>
    <w:tmpl w:val="2CAC0CE6"/>
    <w:lvl w:ilvl="0">
      <w:start w:val="1"/>
      <w:numFmt w:val="decimal"/>
      <w:pStyle w:val="af"/>
      <w:lvlText w:val="%1)"/>
      <w:lvlJc w:val="left"/>
      <w:pPr>
        <w:tabs>
          <w:tab w:val="num" w:pos="1071"/>
        </w:tabs>
        <w:ind w:left="0" w:firstLine="709"/>
      </w:pPr>
    </w:lvl>
  </w:abstractNum>
  <w:abstractNum w:abstractNumId="40">
    <w:nsid w:val="52124DBA"/>
    <w:multiLevelType w:val="multilevel"/>
    <w:tmpl w:val="48E025B2"/>
    <w:styleLink w:val="17"/>
    <w:lvl w:ilvl="0">
      <w:start w:val="1"/>
      <w:numFmt w:val="decimal"/>
      <w:suff w:val="space"/>
      <w:lvlText w:val="%1."/>
      <w:lvlJc w:val="left"/>
      <w:pPr>
        <w:ind w:left="34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29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41">
    <w:nsid w:val="55A13B5A"/>
    <w:multiLevelType w:val="multilevel"/>
    <w:tmpl w:val="E1204754"/>
    <w:lvl w:ilvl="0">
      <w:start w:val="1"/>
      <w:numFmt w:val="decimal"/>
      <w:pStyle w:val="111"/>
      <w:lvlText w:val="Таблица  1.%1  "/>
      <w:lvlJc w:val="left"/>
      <w:pPr>
        <w:ind w:left="1637"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entative="1">
      <w:start w:val="1"/>
      <w:numFmt w:val="lowerLetter"/>
      <w:lvlText w:val="%2."/>
      <w:lvlJc w:val="left"/>
      <w:pPr>
        <w:ind w:left="2149" w:hanging="360"/>
      </w:pPr>
    </w:lvl>
    <w:lvl w:ilvl="2" w:tentative="1">
      <w:start w:val="1"/>
      <w:numFmt w:val="lowerRoman"/>
      <w:lvlText w:val="%3."/>
      <w:lvlJc w:val="right"/>
      <w:pPr>
        <w:ind w:left="2869" w:hanging="180"/>
      </w:pPr>
    </w:lvl>
    <w:lvl w:ilvl="3" w:tentative="1">
      <w:start w:val="1"/>
      <w:numFmt w:val="decimal"/>
      <w:lvlText w:val="%4."/>
      <w:lvlJc w:val="left"/>
      <w:pPr>
        <w:ind w:left="3589" w:hanging="360"/>
      </w:pPr>
    </w:lvl>
    <w:lvl w:ilvl="4" w:tentative="1">
      <w:start w:val="1"/>
      <w:numFmt w:val="lowerLetter"/>
      <w:lvlText w:val="%5."/>
      <w:lvlJc w:val="left"/>
      <w:pPr>
        <w:ind w:left="4309" w:hanging="360"/>
      </w:pPr>
    </w:lvl>
    <w:lvl w:ilvl="5" w:tentative="1">
      <w:start w:val="1"/>
      <w:numFmt w:val="lowerRoman"/>
      <w:lvlText w:val="%6."/>
      <w:lvlJc w:val="right"/>
      <w:pPr>
        <w:ind w:left="5029" w:hanging="180"/>
      </w:pPr>
    </w:lvl>
    <w:lvl w:ilvl="6">
      <w:start w:val="1"/>
      <w:numFmt w:val="decimal"/>
      <w:lvlText w:val="%7."/>
      <w:lvlJc w:val="left"/>
      <w:pPr>
        <w:ind w:left="5749" w:hanging="360"/>
      </w:pPr>
    </w:lvl>
    <w:lvl w:ilvl="7" w:tentative="1">
      <w:start w:val="1"/>
      <w:numFmt w:val="lowerLetter"/>
      <w:lvlText w:val="%8."/>
      <w:lvlJc w:val="left"/>
      <w:pPr>
        <w:ind w:left="6469" w:hanging="360"/>
      </w:pPr>
    </w:lvl>
    <w:lvl w:ilvl="8" w:tentative="1">
      <w:start w:val="1"/>
      <w:numFmt w:val="lowerRoman"/>
      <w:lvlText w:val="%9."/>
      <w:lvlJc w:val="right"/>
      <w:pPr>
        <w:ind w:left="7189" w:hanging="180"/>
      </w:pPr>
    </w:lvl>
  </w:abstractNum>
  <w:abstractNum w:abstractNumId="42">
    <w:nsid w:val="578418C5"/>
    <w:multiLevelType w:val="hybridMultilevel"/>
    <w:tmpl w:val="4F920BFC"/>
    <w:lvl w:ilvl="0" w:tplc="27266ADA">
      <w:start w:val="1"/>
      <w:numFmt w:val="decimal"/>
      <w:pStyle w:val="af0"/>
      <w:lvlText w:val="%1."/>
      <w:lvlJc w:val="left"/>
      <w:pPr>
        <w:tabs>
          <w:tab w:val="num" w:pos="473"/>
        </w:tabs>
        <w:ind w:left="454" w:hanging="341"/>
      </w:pPr>
      <w:rPr>
        <w:rFonts w:hint="default"/>
      </w:rPr>
    </w:lvl>
    <w:lvl w:ilvl="1" w:tplc="C8EA72DE" w:tentative="1">
      <w:start w:val="1"/>
      <w:numFmt w:val="lowerLetter"/>
      <w:lvlText w:val="%2."/>
      <w:lvlJc w:val="left"/>
      <w:pPr>
        <w:tabs>
          <w:tab w:val="num" w:pos="1780"/>
        </w:tabs>
        <w:ind w:left="1780" w:hanging="360"/>
      </w:pPr>
    </w:lvl>
    <w:lvl w:ilvl="2" w:tplc="2CE6B94A" w:tentative="1">
      <w:start w:val="1"/>
      <w:numFmt w:val="lowerRoman"/>
      <w:lvlText w:val="%3."/>
      <w:lvlJc w:val="right"/>
      <w:pPr>
        <w:tabs>
          <w:tab w:val="num" w:pos="2500"/>
        </w:tabs>
        <w:ind w:left="2500" w:hanging="180"/>
      </w:pPr>
    </w:lvl>
    <w:lvl w:ilvl="3" w:tplc="CA6E6BA2" w:tentative="1">
      <w:start w:val="1"/>
      <w:numFmt w:val="decimal"/>
      <w:lvlText w:val="%4."/>
      <w:lvlJc w:val="left"/>
      <w:pPr>
        <w:tabs>
          <w:tab w:val="num" w:pos="3220"/>
        </w:tabs>
        <w:ind w:left="3220" w:hanging="360"/>
      </w:pPr>
    </w:lvl>
    <w:lvl w:ilvl="4" w:tplc="816A2C5A" w:tentative="1">
      <w:start w:val="1"/>
      <w:numFmt w:val="lowerLetter"/>
      <w:lvlText w:val="%5."/>
      <w:lvlJc w:val="left"/>
      <w:pPr>
        <w:tabs>
          <w:tab w:val="num" w:pos="3940"/>
        </w:tabs>
        <w:ind w:left="3940" w:hanging="360"/>
      </w:pPr>
    </w:lvl>
    <w:lvl w:ilvl="5" w:tplc="FA449800" w:tentative="1">
      <w:start w:val="1"/>
      <w:numFmt w:val="lowerRoman"/>
      <w:lvlText w:val="%6."/>
      <w:lvlJc w:val="right"/>
      <w:pPr>
        <w:tabs>
          <w:tab w:val="num" w:pos="4660"/>
        </w:tabs>
        <w:ind w:left="4660" w:hanging="180"/>
      </w:pPr>
    </w:lvl>
    <w:lvl w:ilvl="6" w:tplc="AFD041F0" w:tentative="1">
      <w:start w:val="1"/>
      <w:numFmt w:val="decimal"/>
      <w:lvlText w:val="%7."/>
      <w:lvlJc w:val="left"/>
      <w:pPr>
        <w:tabs>
          <w:tab w:val="num" w:pos="5380"/>
        </w:tabs>
        <w:ind w:left="5380" w:hanging="360"/>
      </w:pPr>
    </w:lvl>
    <w:lvl w:ilvl="7" w:tplc="F2C88C62" w:tentative="1">
      <w:start w:val="1"/>
      <w:numFmt w:val="lowerLetter"/>
      <w:lvlText w:val="%8."/>
      <w:lvlJc w:val="left"/>
      <w:pPr>
        <w:tabs>
          <w:tab w:val="num" w:pos="6100"/>
        </w:tabs>
        <w:ind w:left="6100" w:hanging="360"/>
      </w:pPr>
    </w:lvl>
    <w:lvl w:ilvl="8" w:tplc="08E6C7F2" w:tentative="1">
      <w:start w:val="1"/>
      <w:numFmt w:val="lowerRoman"/>
      <w:lvlText w:val="%9."/>
      <w:lvlJc w:val="right"/>
      <w:pPr>
        <w:tabs>
          <w:tab w:val="num" w:pos="6820"/>
        </w:tabs>
        <w:ind w:left="6820" w:hanging="180"/>
      </w:pPr>
    </w:lvl>
  </w:abstractNum>
  <w:abstractNum w:abstractNumId="43">
    <w:nsid w:val="5B8F4625"/>
    <w:multiLevelType w:val="multilevel"/>
    <w:tmpl w:val="420E8322"/>
    <w:lvl w:ilvl="0">
      <w:start w:val="1"/>
      <w:numFmt w:val="decimal"/>
      <w:pStyle w:val="18"/>
      <w:lvlText w:val="%1"/>
      <w:lvlJc w:val="left"/>
      <w:pPr>
        <w:tabs>
          <w:tab w:val="num" w:pos="709"/>
        </w:tabs>
        <w:ind w:left="709" w:firstLine="0"/>
      </w:pPr>
      <w:rPr>
        <w:rFonts w:hint="default"/>
        <w:color w:val="auto"/>
      </w:rPr>
    </w:lvl>
    <w:lvl w:ilvl="1">
      <w:start w:val="1"/>
      <w:numFmt w:val="decimal"/>
      <w:lvlText w:val="%1.%2"/>
      <w:lvlJc w:val="left"/>
      <w:pPr>
        <w:tabs>
          <w:tab w:val="num" w:pos="840"/>
        </w:tabs>
        <w:ind w:left="840" w:firstLine="0"/>
      </w:pPr>
      <w:rPr>
        <w:rFonts w:hint="default"/>
        <w:color w:val="auto"/>
      </w:rPr>
    </w:lvl>
    <w:lvl w:ilvl="2">
      <w:start w:val="1"/>
      <w:numFmt w:val="decimal"/>
      <w:lvlText w:val="%1.%2.%3"/>
      <w:lvlJc w:val="left"/>
      <w:pPr>
        <w:tabs>
          <w:tab w:val="num" w:pos="709"/>
        </w:tabs>
        <w:ind w:left="709" w:firstLine="0"/>
      </w:pPr>
      <w:rPr>
        <w:rFonts w:hint="default"/>
        <w:color w:val="auto"/>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44">
    <w:nsid w:val="5C963F62"/>
    <w:multiLevelType w:val="hybridMultilevel"/>
    <w:tmpl w:val="EBA6EE64"/>
    <w:numStyleLink w:val="311"/>
  </w:abstractNum>
  <w:abstractNum w:abstractNumId="45">
    <w:nsid w:val="5F114E6B"/>
    <w:multiLevelType w:val="multilevel"/>
    <w:tmpl w:val="5E3ED52A"/>
    <w:lvl w:ilvl="0">
      <w:start w:val="1"/>
      <w:numFmt w:val="decimal"/>
      <w:pStyle w:val="22"/>
      <w:suff w:val="space"/>
      <w:lvlText w:val="6.%1"/>
      <w:lvlJc w:val="left"/>
      <w:pPr>
        <w:ind w:left="4527" w:hanging="480"/>
      </w:pPr>
      <w:rPr>
        <w:rFonts w:ascii="Times New Roman" w:hAnsi="Times New Roman" w:hint="default"/>
        <w:b/>
        <w:i w:val="0"/>
        <w:color w:val="auto"/>
        <w:sz w:val="24"/>
      </w:rPr>
    </w:lvl>
    <w:lvl w:ilvl="1">
      <w:start w:val="1"/>
      <w:numFmt w:val="decimal"/>
      <w:lvlText w:val="%11.%2"/>
      <w:lvlJc w:val="left"/>
      <w:pPr>
        <w:tabs>
          <w:tab w:val="num" w:pos="4979"/>
        </w:tabs>
        <w:ind w:left="4979" w:hanging="851"/>
      </w:pPr>
      <w:rPr>
        <w:rFonts w:ascii="Times New Roman" w:hAnsi="Times New Roman" w:hint="default"/>
        <w:b/>
        <w:i w:val="0"/>
        <w:color w:val="auto"/>
        <w:sz w:val="24"/>
      </w:rPr>
    </w:lvl>
    <w:lvl w:ilvl="2">
      <w:start w:val="1"/>
      <w:numFmt w:val="decimal"/>
      <w:lvlRestart w:val="0"/>
      <w:lvlText w:val="%14.%2.%3"/>
      <w:lvlJc w:val="left"/>
      <w:pPr>
        <w:tabs>
          <w:tab w:val="num" w:pos="4990"/>
        </w:tabs>
        <w:ind w:left="4990" w:hanging="720"/>
      </w:pPr>
      <w:rPr>
        <w:rFonts w:ascii="Times New Roman" w:hAnsi="Times New Roman" w:hint="default"/>
        <w:b/>
        <w:i w:val="0"/>
        <w:color w:val="auto"/>
        <w:sz w:val="24"/>
      </w:rPr>
    </w:lvl>
    <w:lvl w:ilvl="3">
      <w:start w:val="1"/>
      <w:numFmt w:val="decimal"/>
      <w:lvlText w:val="%1.%2.%3.%4"/>
      <w:lvlJc w:val="left"/>
      <w:pPr>
        <w:tabs>
          <w:tab w:val="num" w:pos="4565"/>
        </w:tabs>
        <w:ind w:left="4565" w:hanging="720"/>
      </w:pPr>
      <w:rPr>
        <w:rFonts w:hint="default"/>
        <w:b/>
      </w:rPr>
    </w:lvl>
    <w:lvl w:ilvl="4">
      <w:start w:val="1"/>
      <w:numFmt w:val="decimal"/>
      <w:lvlText w:val="%1.%2.%3.%4.%5"/>
      <w:lvlJc w:val="left"/>
      <w:pPr>
        <w:tabs>
          <w:tab w:val="num" w:pos="4925"/>
        </w:tabs>
        <w:ind w:left="4925" w:hanging="1080"/>
      </w:pPr>
      <w:rPr>
        <w:rFonts w:hint="default"/>
        <w:b/>
      </w:rPr>
    </w:lvl>
    <w:lvl w:ilvl="5">
      <w:start w:val="1"/>
      <w:numFmt w:val="decimal"/>
      <w:lvlText w:val="%1.%2.%3.%4.%5.%6"/>
      <w:lvlJc w:val="left"/>
      <w:pPr>
        <w:tabs>
          <w:tab w:val="num" w:pos="4925"/>
        </w:tabs>
        <w:ind w:left="4925" w:hanging="1080"/>
      </w:pPr>
      <w:rPr>
        <w:rFonts w:hint="default"/>
        <w:b/>
      </w:rPr>
    </w:lvl>
    <w:lvl w:ilvl="6">
      <w:start w:val="1"/>
      <w:numFmt w:val="decimal"/>
      <w:lvlText w:val="%1.%2.%3.%4.%5.%6.%7"/>
      <w:lvlJc w:val="left"/>
      <w:pPr>
        <w:tabs>
          <w:tab w:val="num" w:pos="5285"/>
        </w:tabs>
        <w:ind w:left="5285" w:hanging="1440"/>
      </w:pPr>
      <w:rPr>
        <w:rFonts w:hint="default"/>
        <w:b/>
      </w:rPr>
    </w:lvl>
    <w:lvl w:ilvl="7">
      <w:start w:val="1"/>
      <w:numFmt w:val="decimal"/>
      <w:lvlText w:val="%1.%2.%3.%4.%5.%6.%7.%8"/>
      <w:lvlJc w:val="left"/>
      <w:pPr>
        <w:tabs>
          <w:tab w:val="num" w:pos="5285"/>
        </w:tabs>
        <w:ind w:left="5285" w:hanging="1440"/>
      </w:pPr>
      <w:rPr>
        <w:rFonts w:hint="default"/>
        <w:b/>
      </w:rPr>
    </w:lvl>
    <w:lvl w:ilvl="8">
      <w:start w:val="1"/>
      <w:numFmt w:val="decimal"/>
      <w:lvlText w:val="%1.%2.%3.%4.%5.%6.%7.%8.%9"/>
      <w:lvlJc w:val="left"/>
      <w:pPr>
        <w:tabs>
          <w:tab w:val="num" w:pos="5645"/>
        </w:tabs>
        <w:ind w:left="5645" w:hanging="1800"/>
      </w:pPr>
      <w:rPr>
        <w:rFonts w:hint="default"/>
        <w:b/>
      </w:rPr>
    </w:lvl>
  </w:abstractNum>
  <w:abstractNum w:abstractNumId="46">
    <w:nsid w:val="5FBF6AEF"/>
    <w:multiLevelType w:val="multilevel"/>
    <w:tmpl w:val="E81E72CA"/>
    <w:lvl w:ilvl="0">
      <w:start w:val="1"/>
      <w:numFmt w:val="decimal"/>
      <w:pStyle w:val="af1"/>
      <w:suff w:val="space"/>
      <w:lvlText w:val="ПРИЛОЖЕНИЕ %1"/>
      <w:lvlJc w:val="left"/>
      <w:pPr>
        <w:ind w:left="284"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47">
    <w:nsid w:val="61583241"/>
    <w:multiLevelType w:val="hybridMultilevel"/>
    <w:tmpl w:val="3EACCD62"/>
    <w:lvl w:ilvl="0" w:tplc="FFFFFFFF">
      <w:start w:val="1"/>
      <w:numFmt w:val="bullet"/>
      <w:pStyle w:val="af2"/>
      <w:lvlText w:val=""/>
      <w:lvlJc w:val="left"/>
      <w:pPr>
        <w:tabs>
          <w:tab w:val="num" w:pos="900"/>
        </w:tabs>
        <w:ind w:left="90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nsid w:val="65EB3955"/>
    <w:multiLevelType w:val="hybridMultilevel"/>
    <w:tmpl w:val="BF26B666"/>
    <w:lvl w:ilvl="0" w:tplc="0419000F">
      <w:start w:val="1"/>
      <w:numFmt w:val="decimal"/>
      <w:pStyle w:val="af3"/>
      <w:lvlText w:val="%1."/>
      <w:lvlJc w:val="left"/>
      <w:pPr>
        <w:tabs>
          <w:tab w:val="num" w:pos="1494"/>
        </w:tabs>
        <w:ind w:left="1494" w:hanging="36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9">
    <w:nsid w:val="6D831175"/>
    <w:multiLevelType w:val="hybridMultilevel"/>
    <w:tmpl w:val="93B879D4"/>
    <w:styleLink w:val="121"/>
    <w:lvl w:ilvl="0" w:tplc="04190001">
      <w:start w:val="1"/>
      <w:numFmt w:val="bullet"/>
      <w:pStyle w:val="af4"/>
      <w:lvlText w:val=""/>
      <w:lvlJc w:val="left"/>
      <w:pPr>
        <w:tabs>
          <w:tab w:val="num" w:pos="2061"/>
        </w:tabs>
        <w:ind w:left="850" w:firstLine="851"/>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0">
    <w:nsid w:val="72207734"/>
    <w:multiLevelType w:val="multilevel"/>
    <w:tmpl w:val="88209862"/>
    <w:numStyleLink w:val="13"/>
  </w:abstractNum>
  <w:abstractNum w:abstractNumId="51">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52">
    <w:nsid w:val="74E70895"/>
    <w:multiLevelType w:val="hybridMultilevel"/>
    <w:tmpl w:val="4262F958"/>
    <w:lvl w:ilvl="0" w:tplc="FFFFFFFF">
      <w:start w:val="1"/>
      <w:numFmt w:val="bullet"/>
      <w:pStyle w:val="40"/>
      <w:lvlText w:val="–"/>
      <w:lvlJc w:val="left"/>
      <w:pPr>
        <w:tabs>
          <w:tab w:val="num" w:pos="567"/>
        </w:tabs>
        <w:ind w:firstLine="851"/>
      </w:pPr>
      <w:rPr>
        <w:rFonts w:ascii="Times New Roman" w:hAnsi="Times New Roman" w:hint="default"/>
        <w:b w:val="0"/>
        <w:i w:val="0"/>
        <w:sz w:val="24"/>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53">
    <w:nsid w:val="78313A40"/>
    <w:multiLevelType w:val="multilevel"/>
    <w:tmpl w:val="77F443FC"/>
    <w:lvl w:ilvl="0">
      <w:start w:val="2"/>
      <w:numFmt w:val="decimal"/>
      <w:pStyle w:val="23"/>
      <w:suff w:val="space"/>
      <w:lvlText w:val="%1"/>
      <w:lvlJc w:val="left"/>
      <w:pPr>
        <w:ind w:left="1190" w:hanging="480"/>
      </w:pPr>
      <w:rPr>
        <w:rFonts w:ascii="Times New Roman" w:hAnsi="Times New Roman" w:hint="default"/>
        <w:b/>
        <w:i w:val="0"/>
        <w:color w:val="auto"/>
        <w:sz w:val="24"/>
      </w:rPr>
    </w:lvl>
    <w:lvl w:ilvl="1">
      <w:start w:val="1"/>
      <w:numFmt w:val="decimal"/>
      <w:pStyle w:val="24"/>
      <w:lvlText w:val="%1.%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54">
    <w:nsid w:val="7A5A26A3"/>
    <w:multiLevelType w:val="multilevel"/>
    <w:tmpl w:val="6C580BBE"/>
    <w:lvl w:ilvl="0">
      <w:start w:val="1"/>
      <w:numFmt w:val="decimal"/>
      <w:pStyle w:val="70"/>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55">
    <w:nsid w:val="7A9B5561"/>
    <w:multiLevelType w:val="hybridMultilevel"/>
    <w:tmpl w:val="AA6A42E6"/>
    <w:styleLink w:val="112"/>
    <w:lvl w:ilvl="0" w:tplc="637031E2">
      <w:numFmt w:val="bullet"/>
      <w:lvlText w:val="-"/>
      <w:lvlJc w:val="left"/>
      <w:pPr>
        <w:tabs>
          <w:tab w:val="num" w:pos="1077"/>
        </w:tabs>
        <w:ind w:left="0" w:firstLine="851"/>
      </w:pPr>
      <w:rPr>
        <w:rFonts w:ascii="LinePrinter" w:hAnsi="LinePrinter" w:hint="default"/>
      </w:rPr>
    </w:lvl>
    <w:lvl w:ilvl="1" w:tplc="FEDAA142" w:tentative="1">
      <w:start w:val="1"/>
      <w:numFmt w:val="bullet"/>
      <w:lvlText w:val="o"/>
      <w:lvlJc w:val="left"/>
      <w:pPr>
        <w:tabs>
          <w:tab w:val="num" w:pos="2291"/>
        </w:tabs>
        <w:ind w:left="2291" w:hanging="360"/>
      </w:pPr>
      <w:rPr>
        <w:rFonts w:ascii="Courier New" w:hAnsi="Courier New" w:cs="Courier New" w:hint="default"/>
      </w:rPr>
    </w:lvl>
    <w:lvl w:ilvl="2" w:tplc="FE06D7FC" w:tentative="1">
      <w:start w:val="1"/>
      <w:numFmt w:val="bullet"/>
      <w:lvlText w:val=""/>
      <w:lvlJc w:val="left"/>
      <w:pPr>
        <w:tabs>
          <w:tab w:val="num" w:pos="3011"/>
        </w:tabs>
        <w:ind w:left="3011" w:hanging="360"/>
      </w:pPr>
      <w:rPr>
        <w:rFonts w:ascii="Wingdings" w:hAnsi="Wingdings" w:hint="default"/>
      </w:rPr>
    </w:lvl>
    <w:lvl w:ilvl="3" w:tplc="9CCAA0AE" w:tentative="1">
      <w:start w:val="1"/>
      <w:numFmt w:val="bullet"/>
      <w:lvlText w:val=""/>
      <w:lvlJc w:val="left"/>
      <w:pPr>
        <w:tabs>
          <w:tab w:val="num" w:pos="3731"/>
        </w:tabs>
        <w:ind w:left="3731" w:hanging="360"/>
      </w:pPr>
      <w:rPr>
        <w:rFonts w:ascii="Symbol" w:hAnsi="Symbol" w:hint="default"/>
      </w:rPr>
    </w:lvl>
    <w:lvl w:ilvl="4" w:tplc="9E6C4274" w:tentative="1">
      <w:start w:val="1"/>
      <w:numFmt w:val="bullet"/>
      <w:lvlText w:val="o"/>
      <w:lvlJc w:val="left"/>
      <w:pPr>
        <w:tabs>
          <w:tab w:val="num" w:pos="4451"/>
        </w:tabs>
        <w:ind w:left="4451" w:hanging="360"/>
      </w:pPr>
      <w:rPr>
        <w:rFonts w:ascii="Courier New" w:hAnsi="Courier New" w:cs="Courier New" w:hint="default"/>
      </w:rPr>
    </w:lvl>
    <w:lvl w:ilvl="5" w:tplc="CB2AA684" w:tentative="1">
      <w:start w:val="1"/>
      <w:numFmt w:val="bullet"/>
      <w:lvlText w:val=""/>
      <w:lvlJc w:val="left"/>
      <w:pPr>
        <w:tabs>
          <w:tab w:val="num" w:pos="5171"/>
        </w:tabs>
        <w:ind w:left="5171" w:hanging="360"/>
      </w:pPr>
      <w:rPr>
        <w:rFonts w:ascii="Wingdings" w:hAnsi="Wingdings" w:hint="default"/>
      </w:rPr>
    </w:lvl>
    <w:lvl w:ilvl="6" w:tplc="C5DC45E2" w:tentative="1">
      <w:start w:val="1"/>
      <w:numFmt w:val="bullet"/>
      <w:lvlText w:val=""/>
      <w:lvlJc w:val="left"/>
      <w:pPr>
        <w:tabs>
          <w:tab w:val="num" w:pos="5891"/>
        </w:tabs>
        <w:ind w:left="5891" w:hanging="360"/>
      </w:pPr>
      <w:rPr>
        <w:rFonts w:ascii="Symbol" w:hAnsi="Symbol" w:hint="default"/>
      </w:rPr>
    </w:lvl>
    <w:lvl w:ilvl="7" w:tplc="821CF9DA" w:tentative="1">
      <w:start w:val="1"/>
      <w:numFmt w:val="bullet"/>
      <w:lvlText w:val="o"/>
      <w:lvlJc w:val="left"/>
      <w:pPr>
        <w:tabs>
          <w:tab w:val="num" w:pos="6611"/>
        </w:tabs>
        <w:ind w:left="6611" w:hanging="360"/>
      </w:pPr>
      <w:rPr>
        <w:rFonts w:ascii="Courier New" w:hAnsi="Courier New" w:cs="Courier New" w:hint="default"/>
      </w:rPr>
    </w:lvl>
    <w:lvl w:ilvl="8" w:tplc="C7F0D06C" w:tentative="1">
      <w:start w:val="1"/>
      <w:numFmt w:val="bullet"/>
      <w:lvlText w:val=""/>
      <w:lvlJc w:val="left"/>
      <w:pPr>
        <w:tabs>
          <w:tab w:val="num" w:pos="7331"/>
        </w:tabs>
        <w:ind w:left="7331" w:hanging="360"/>
      </w:pPr>
      <w:rPr>
        <w:rFonts w:ascii="Wingdings" w:hAnsi="Wingdings" w:hint="default"/>
      </w:rPr>
    </w:lvl>
  </w:abstractNum>
  <w:abstractNum w:abstractNumId="56">
    <w:nsid w:val="7E752801"/>
    <w:multiLevelType w:val="multilevel"/>
    <w:tmpl w:val="70F03788"/>
    <w:lvl w:ilvl="0">
      <w:start w:val="1"/>
      <w:numFmt w:val="bullet"/>
      <w:pStyle w:val="af5"/>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1"/>
  </w:num>
  <w:num w:numId="2">
    <w:abstractNumId w:val="40"/>
  </w:num>
  <w:num w:numId="3">
    <w:abstractNumId w:val="20"/>
  </w:num>
  <w:num w:numId="4">
    <w:abstractNumId w:val="7"/>
  </w:num>
  <w:num w:numId="5">
    <w:abstractNumId w:val="56"/>
  </w:num>
  <w:num w:numId="6">
    <w:abstractNumId w:val="21"/>
  </w:num>
  <w:num w:numId="7">
    <w:abstractNumId w:val="13"/>
  </w:num>
  <w:num w:numId="8">
    <w:abstractNumId w:val="43"/>
  </w:num>
  <w:num w:numId="9">
    <w:abstractNumId w:val="18"/>
  </w:num>
  <w:num w:numId="10">
    <w:abstractNumId w:val="24"/>
  </w:num>
  <w:num w:numId="11">
    <w:abstractNumId w:val="8"/>
  </w:num>
  <w:num w:numId="12">
    <w:abstractNumId w:val="11"/>
  </w:num>
  <w:num w:numId="13">
    <w:abstractNumId w:val="2"/>
  </w:num>
  <w:num w:numId="14">
    <w:abstractNumId w:val="51"/>
  </w:num>
  <w:num w:numId="15">
    <w:abstractNumId w:val="28"/>
  </w:num>
  <w:num w:numId="16">
    <w:abstractNumId w:val="52"/>
  </w:num>
  <w:num w:numId="17">
    <w:abstractNumId w:val="16"/>
  </w:num>
  <w:num w:numId="18">
    <w:abstractNumId w:val="25"/>
  </w:num>
  <w:num w:numId="19">
    <w:abstractNumId w:val="12"/>
  </w:num>
  <w:num w:numId="20">
    <w:abstractNumId w:val="30"/>
  </w:num>
  <w:num w:numId="21">
    <w:abstractNumId w:val="31"/>
  </w:num>
  <w:num w:numId="22">
    <w:abstractNumId w:val="38"/>
  </w:num>
  <w:num w:numId="23">
    <w:abstractNumId w:val="14"/>
  </w:num>
  <w:num w:numId="24">
    <w:abstractNumId w:val="23"/>
  </w:num>
  <w:num w:numId="25">
    <w:abstractNumId w:val="34"/>
  </w:num>
  <w:num w:numId="26">
    <w:abstractNumId w:val="46"/>
  </w:num>
  <w:num w:numId="27">
    <w:abstractNumId w:val="29"/>
  </w:num>
  <w:num w:numId="28">
    <w:abstractNumId w:val="0"/>
  </w:num>
  <w:num w:numId="29">
    <w:abstractNumId w:val="35"/>
  </w:num>
  <w:num w:numId="30">
    <w:abstractNumId w:val="54"/>
  </w:num>
  <w:num w:numId="31">
    <w:abstractNumId w:val="27"/>
  </w:num>
  <w:num w:numId="32">
    <w:abstractNumId w:val="39"/>
  </w:num>
  <w:num w:numId="33">
    <w:abstractNumId w:val="26"/>
  </w:num>
  <w:num w:numId="34">
    <w:abstractNumId w:val="9"/>
  </w:num>
  <w:num w:numId="35">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lvl w:ilvl="0">
        <w:start w:val="1"/>
        <w:numFmt w:val="bullet"/>
        <w:pStyle w:val="2"/>
        <w:lvlText w:val=""/>
        <w:legacy w:legacy="1" w:legacySpace="0" w:legacyIndent="360"/>
        <w:lvlJc w:val="left"/>
        <w:pPr>
          <w:ind w:left="1069" w:hanging="360"/>
        </w:pPr>
        <w:rPr>
          <w:rFonts w:ascii="Symbol" w:hAnsi="Symbol" w:hint="default"/>
        </w:rPr>
      </w:lvl>
    </w:lvlOverride>
  </w:num>
  <w:num w:numId="37">
    <w:abstractNumId w:val="47"/>
  </w:num>
  <w:num w:numId="38">
    <w:abstractNumId w:val="17"/>
  </w:num>
  <w:num w:numId="39">
    <w:abstractNumId w:val="45"/>
  </w:num>
  <w:num w:numId="40">
    <w:abstractNumId w:val="5"/>
  </w:num>
  <w:num w:numId="41">
    <w:abstractNumId w:val="32"/>
  </w:num>
  <w:num w:numId="42">
    <w:abstractNumId w:val="50"/>
  </w:num>
  <w:num w:numId="43">
    <w:abstractNumId w:val="53"/>
  </w:num>
  <w:num w:numId="44">
    <w:abstractNumId w:val="22"/>
  </w:num>
  <w:num w:numId="45">
    <w:abstractNumId w:val="4"/>
  </w:num>
  <w:num w:numId="46">
    <w:abstractNumId w:val="36"/>
  </w:num>
  <w:num w:numId="47">
    <w:abstractNumId w:val="55"/>
  </w:num>
  <w:num w:numId="48">
    <w:abstractNumId w:val="19"/>
  </w:num>
  <w:num w:numId="49">
    <w:abstractNumId w:val="42"/>
  </w:num>
  <w:num w:numId="50">
    <w:abstractNumId w:val="6"/>
  </w:num>
  <w:num w:numId="51">
    <w:abstractNumId w:val="48"/>
  </w:num>
  <w:num w:numId="52">
    <w:abstractNumId w:val="37"/>
  </w:num>
  <w:num w:numId="53">
    <w:abstractNumId w:val="33"/>
  </w:num>
  <w:num w:numId="54">
    <w:abstractNumId w:val="41"/>
  </w:num>
  <w:num w:numId="55">
    <w:abstractNumId w:val="49"/>
  </w:num>
  <w:num w:numId="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0"/>
  </w:num>
  <w:num w:numId="58">
    <w:abstractNumId w:val="44"/>
  </w:num>
  <w:num w:numId="59">
    <w:abstractNumId w:val="15"/>
  </w:num>
  <w:num w:numId="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1"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357"/>
  <w:doNotHyphenateCaps/>
  <w:drawingGridHorizontalSpacing w:val="120"/>
  <w:displayHorizontalDrawingGridEvery w:val="2"/>
  <w:noPunctuationKerning/>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ddNumPage" w:val="0"/>
    <w:docVar w:name="BeginNumPage" w:val="1"/>
    <w:docVar w:name="ChapterEndDoc" w:val="True"/>
    <w:docVar w:name="ChBopz" w:val="1"/>
    <w:docVar w:name="ForAr" w:val="False"/>
    <w:docVar w:name="ObjBook" w:val=" "/>
    <w:docVar w:name="ObjCapacityGlEngineer" w:val="Главный инженер"/>
    <w:docVar w:name="ObjChecker" w:val=" "/>
    <w:docVar w:name="ObjChiefDep" w:val=" "/>
    <w:docVar w:name="ObjGIP" w:val="Иномистова"/>
    <w:docVar w:name="ObjGlEngineer" w:val="Варламов С.В."/>
    <w:docVar w:name="ObjGlSpes" w:val=" "/>
    <w:docVar w:name="ObjIOGIP" w:val=" Н.В. "/>
    <w:docVar w:name="ObjName" w:val="Напорный трубопровод перекачки очищенных стоков с КОС ПИМ в систему нефтесборных трубопроводов Солкинского месторождения"/>
    <w:docVar w:name="ObjNameBuilding" w:val=" "/>
    <w:docVar w:name="ObjNameDoc" w:val="Проект планировки и проект межевания в его составе"/>
    <w:docVar w:name="ObjNameProj" w:val="Проектная документация"/>
    <w:docVar w:name="ObjNormContr" w:val="Суворова"/>
    <w:docVar w:name="ObjPart" w:val=" "/>
    <w:docVar w:name="ObjRasrab" w:val="Морозова"/>
    <w:docVar w:name="ObjShifr" w:val=" "/>
    <w:docVar w:name="ObjShifrMarka" w:val=" "/>
    <w:docVar w:name="ObjShifrMarkPZ" w:val=" "/>
    <w:docVar w:name="ObjShifrPZ" w:val=" "/>
    <w:docVar w:name="ObjShifrPZC" w:val=" "/>
    <w:docVar w:name="ObjShifrSP" w:val=" "/>
    <w:docVar w:name="ObjStadia" w:val=" "/>
    <w:docVar w:name="ObjTom" w:val=" "/>
    <w:docVar w:name="ObjYear" w:val="2007"/>
  </w:docVars>
  <w:rsids>
    <w:rsidRoot w:val="00FF2D1C"/>
    <w:rsid w:val="0000161D"/>
    <w:rsid w:val="0000201C"/>
    <w:rsid w:val="00002982"/>
    <w:rsid w:val="000029B7"/>
    <w:rsid w:val="000029CD"/>
    <w:rsid w:val="00002DDB"/>
    <w:rsid w:val="0000328D"/>
    <w:rsid w:val="0000336A"/>
    <w:rsid w:val="00003AD0"/>
    <w:rsid w:val="00003BF3"/>
    <w:rsid w:val="00003DBE"/>
    <w:rsid w:val="000042CD"/>
    <w:rsid w:val="000049A7"/>
    <w:rsid w:val="00004D6B"/>
    <w:rsid w:val="0000552C"/>
    <w:rsid w:val="0000587B"/>
    <w:rsid w:val="00005AE9"/>
    <w:rsid w:val="00005F92"/>
    <w:rsid w:val="000068AB"/>
    <w:rsid w:val="00006C32"/>
    <w:rsid w:val="00006E8F"/>
    <w:rsid w:val="0000713B"/>
    <w:rsid w:val="000075F9"/>
    <w:rsid w:val="000077E6"/>
    <w:rsid w:val="00007E67"/>
    <w:rsid w:val="00010EE0"/>
    <w:rsid w:val="00011E66"/>
    <w:rsid w:val="0001248E"/>
    <w:rsid w:val="0001294D"/>
    <w:rsid w:val="00012FB8"/>
    <w:rsid w:val="000132B0"/>
    <w:rsid w:val="00013F24"/>
    <w:rsid w:val="0001436A"/>
    <w:rsid w:val="0001483B"/>
    <w:rsid w:val="00014864"/>
    <w:rsid w:val="000148F0"/>
    <w:rsid w:val="00014910"/>
    <w:rsid w:val="000152B2"/>
    <w:rsid w:val="00015382"/>
    <w:rsid w:val="00015405"/>
    <w:rsid w:val="0001608D"/>
    <w:rsid w:val="000162DD"/>
    <w:rsid w:val="000165E0"/>
    <w:rsid w:val="000169FD"/>
    <w:rsid w:val="00016ADF"/>
    <w:rsid w:val="00020BD5"/>
    <w:rsid w:val="0002166E"/>
    <w:rsid w:val="00022149"/>
    <w:rsid w:val="0002214D"/>
    <w:rsid w:val="000228C4"/>
    <w:rsid w:val="00022A9F"/>
    <w:rsid w:val="00022B4A"/>
    <w:rsid w:val="00022EDD"/>
    <w:rsid w:val="000233D5"/>
    <w:rsid w:val="00023948"/>
    <w:rsid w:val="00023FAD"/>
    <w:rsid w:val="00024508"/>
    <w:rsid w:val="00024F3D"/>
    <w:rsid w:val="00024FF3"/>
    <w:rsid w:val="00025317"/>
    <w:rsid w:val="00025714"/>
    <w:rsid w:val="00025B3C"/>
    <w:rsid w:val="00025DCA"/>
    <w:rsid w:val="00026E86"/>
    <w:rsid w:val="000278CB"/>
    <w:rsid w:val="00027D4D"/>
    <w:rsid w:val="00027F77"/>
    <w:rsid w:val="00030342"/>
    <w:rsid w:val="00030AAD"/>
    <w:rsid w:val="0003171B"/>
    <w:rsid w:val="00031876"/>
    <w:rsid w:val="00032BFB"/>
    <w:rsid w:val="00032C50"/>
    <w:rsid w:val="0003394C"/>
    <w:rsid w:val="0003403F"/>
    <w:rsid w:val="000342F6"/>
    <w:rsid w:val="00034354"/>
    <w:rsid w:val="00034A1B"/>
    <w:rsid w:val="00034ABE"/>
    <w:rsid w:val="00035CB3"/>
    <w:rsid w:val="00036134"/>
    <w:rsid w:val="0003653C"/>
    <w:rsid w:val="0003728E"/>
    <w:rsid w:val="00037B47"/>
    <w:rsid w:val="00040600"/>
    <w:rsid w:val="0004169E"/>
    <w:rsid w:val="000421EC"/>
    <w:rsid w:val="0004231B"/>
    <w:rsid w:val="00042917"/>
    <w:rsid w:val="000436E5"/>
    <w:rsid w:val="000436F9"/>
    <w:rsid w:val="00043A44"/>
    <w:rsid w:val="00043ECE"/>
    <w:rsid w:val="00044320"/>
    <w:rsid w:val="0004441A"/>
    <w:rsid w:val="0004482C"/>
    <w:rsid w:val="00044BAE"/>
    <w:rsid w:val="000454B0"/>
    <w:rsid w:val="00045647"/>
    <w:rsid w:val="000457D7"/>
    <w:rsid w:val="00046D4E"/>
    <w:rsid w:val="00047C7B"/>
    <w:rsid w:val="00052587"/>
    <w:rsid w:val="00052AB7"/>
    <w:rsid w:val="00052BC8"/>
    <w:rsid w:val="00055618"/>
    <w:rsid w:val="0005571E"/>
    <w:rsid w:val="00055A4B"/>
    <w:rsid w:val="00056569"/>
    <w:rsid w:val="00056F91"/>
    <w:rsid w:val="00057BB7"/>
    <w:rsid w:val="00060019"/>
    <w:rsid w:val="00061188"/>
    <w:rsid w:val="00061C19"/>
    <w:rsid w:val="00063AB4"/>
    <w:rsid w:val="00063E70"/>
    <w:rsid w:val="00064055"/>
    <w:rsid w:val="000650C8"/>
    <w:rsid w:val="000659E2"/>
    <w:rsid w:val="00065A2C"/>
    <w:rsid w:val="000664BF"/>
    <w:rsid w:val="00066AB0"/>
    <w:rsid w:val="00066B70"/>
    <w:rsid w:val="00066CD1"/>
    <w:rsid w:val="000672E4"/>
    <w:rsid w:val="00067406"/>
    <w:rsid w:val="000709F1"/>
    <w:rsid w:val="00070A86"/>
    <w:rsid w:val="00071393"/>
    <w:rsid w:val="0007144F"/>
    <w:rsid w:val="00071701"/>
    <w:rsid w:val="000728FF"/>
    <w:rsid w:val="00072CD2"/>
    <w:rsid w:val="000739A9"/>
    <w:rsid w:val="000739E1"/>
    <w:rsid w:val="000740F7"/>
    <w:rsid w:val="00074496"/>
    <w:rsid w:val="0007467F"/>
    <w:rsid w:val="00074F01"/>
    <w:rsid w:val="00075F87"/>
    <w:rsid w:val="000767B9"/>
    <w:rsid w:val="00076E2D"/>
    <w:rsid w:val="00077C18"/>
    <w:rsid w:val="00077E47"/>
    <w:rsid w:val="000800EC"/>
    <w:rsid w:val="0008072B"/>
    <w:rsid w:val="000811C1"/>
    <w:rsid w:val="000811F5"/>
    <w:rsid w:val="0008121F"/>
    <w:rsid w:val="000812D7"/>
    <w:rsid w:val="00081772"/>
    <w:rsid w:val="000819FC"/>
    <w:rsid w:val="0008253D"/>
    <w:rsid w:val="00084108"/>
    <w:rsid w:val="000841FE"/>
    <w:rsid w:val="000849DF"/>
    <w:rsid w:val="0008506B"/>
    <w:rsid w:val="0008559E"/>
    <w:rsid w:val="00086311"/>
    <w:rsid w:val="00086FF4"/>
    <w:rsid w:val="00087376"/>
    <w:rsid w:val="00087582"/>
    <w:rsid w:val="00087E0B"/>
    <w:rsid w:val="000900EC"/>
    <w:rsid w:val="0009015B"/>
    <w:rsid w:val="000903B4"/>
    <w:rsid w:val="00090815"/>
    <w:rsid w:val="00090E0B"/>
    <w:rsid w:val="0009160D"/>
    <w:rsid w:val="000918A5"/>
    <w:rsid w:val="00091B10"/>
    <w:rsid w:val="00091C8F"/>
    <w:rsid w:val="00091C90"/>
    <w:rsid w:val="000932C3"/>
    <w:rsid w:val="00093EA8"/>
    <w:rsid w:val="00094991"/>
    <w:rsid w:val="00094DC5"/>
    <w:rsid w:val="000951CE"/>
    <w:rsid w:val="0009565F"/>
    <w:rsid w:val="00096781"/>
    <w:rsid w:val="00096F66"/>
    <w:rsid w:val="00097296"/>
    <w:rsid w:val="00097A83"/>
    <w:rsid w:val="000A0608"/>
    <w:rsid w:val="000A0873"/>
    <w:rsid w:val="000A1765"/>
    <w:rsid w:val="000A1D47"/>
    <w:rsid w:val="000A1EB1"/>
    <w:rsid w:val="000A205E"/>
    <w:rsid w:val="000A3204"/>
    <w:rsid w:val="000A3E5D"/>
    <w:rsid w:val="000A49BD"/>
    <w:rsid w:val="000A4C10"/>
    <w:rsid w:val="000A5F25"/>
    <w:rsid w:val="000A68C4"/>
    <w:rsid w:val="000A6909"/>
    <w:rsid w:val="000A6BCA"/>
    <w:rsid w:val="000A748C"/>
    <w:rsid w:val="000A748F"/>
    <w:rsid w:val="000A764C"/>
    <w:rsid w:val="000A7CC0"/>
    <w:rsid w:val="000B0A9A"/>
    <w:rsid w:val="000B1131"/>
    <w:rsid w:val="000B12C5"/>
    <w:rsid w:val="000B12FF"/>
    <w:rsid w:val="000B1ED3"/>
    <w:rsid w:val="000B26F5"/>
    <w:rsid w:val="000B2B86"/>
    <w:rsid w:val="000B3AD2"/>
    <w:rsid w:val="000B4908"/>
    <w:rsid w:val="000B4E16"/>
    <w:rsid w:val="000B61BF"/>
    <w:rsid w:val="000B628A"/>
    <w:rsid w:val="000B64D0"/>
    <w:rsid w:val="000B6691"/>
    <w:rsid w:val="000B6865"/>
    <w:rsid w:val="000B6DA9"/>
    <w:rsid w:val="000B730D"/>
    <w:rsid w:val="000B76F3"/>
    <w:rsid w:val="000B77C0"/>
    <w:rsid w:val="000B7993"/>
    <w:rsid w:val="000B7FC3"/>
    <w:rsid w:val="000C07AC"/>
    <w:rsid w:val="000C0FC5"/>
    <w:rsid w:val="000C23BB"/>
    <w:rsid w:val="000C2A58"/>
    <w:rsid w:val="000C5D32"/>
    <w:rsid w:val="000C603E"/>
    <w:rsid w:val="000C66B6"/>
    <w:rsid w:val="000C687A"/>
    <w:rsid w:val="000C690A"/>
    <w:rsid w:val="000C72CD"/>
    <w:rsid w:val="000C77FD"/>
    <w:rsid w:val="000C7C15"/>
    <w:rsid w:val="000D113D"/>
    <w:rsid w:val="000D1B09"/>
    <w:rsid w:val="000D2A00"/>
    <w:rsid w:val="000D323B"/>
    <w:rsid w:val="000D32CD"/>
    <w:rsid w:val="000D354E"/>
    <w:rsid w:val="000D4BFC"/>
    <w:rsid w:val="000D55B2"/>
    <w:rsid w:val="000D56FA"/>
    <w:rsid w:val="000D5E24"/>
    <w:rsid w:val="000D60B1"/>
    <w:rsid w:val="000D649C"/>
    <w:rsid w:val="000D64DE"/>
    <w:rsid w:val="000D6A97"/>
    <w:rsid w:val="000D6D20"/>
    <w:rsid w:val="000D733F"/>
    <w:rsid w:val="000D77E2"/>
    <w:rsid w:val="000D7CE2"/>
    <w:rsid w:val="000E0027"/>
    <w:rsid w:val="000E0034"/>
    <w:rsid w:val="000E0463"/>
    <w:rsid w:val="000E04C1"/>
    <w:rsid w:val="000E12C8"/>
    <w:rsid w:val="000E2A63"/>
    <w:rsid w:val="000E2A92"/>
    <w:rsid w:val="000E376C"/>
    <w:rsid w:val="000E45FB"/>
    <w:rsid w:val="000E5360"/>
    <w:rsid w:val="000E5A58"/>
    <w:rsid w:val="000E6213"/>
    <w:rsid w:val="000E6CAC"/>
    <w:rsid w:val="000E6EAD"/>
    <w:rsid w:val="000E70BE"/>
    <w:rsid w:val="000E7ABF"/>
    <w:rsid w:val="000F0179"/>
    <w:rsid w:val="000F03DE"/>
    <w:rsid w:val="000F0C03"/>
    <w:rsid w:val="000F0DE8"/>
    <w:rsid w:val="000F0F59"/>
    <w:rsid w:val="000F0F8A"/>
    <w:rsid w:val="000F38FA"/>
    <w:rsid w:val="000F3F00"/>
    <w:rsid w:val="000F4169"/>
    <w:rsid w:val="000F42DD"/>
    <w:rsid w:val="000F44A5"/>
    <w:rsid w:val="000F46C6"/>
    <w:rsid w:val="000F50A9"/>
    <w:rsid w:val="000F5AE4"/>
    <w:rsid w:val="000F638E"/>
    <w:rsid w:val="000F6664"/>
    <w:rsid w:val="000F6A1B"/>
    <w:rsid w:val="000F6E7D"/>
    <w:rsid w:val="0010012A"/>
    <w:rsid w:val="0010025D"/>
    <w:rsid w:val="001003EB"/>
    <w:rsid w:val="00100A7A"/>
    <w:rsid w:val="00100CC3"/>
    <w:rsid w:val="00100F23"/>
    <w:rsid w:val="00101973"/>
    <w:rsid w:val="001026FA"/>
    <w:rsid w:val="0010286D"/>
    <w:rsid w:val="00103839"/>
    <w:rsid w:val="00103B20"/>
    <w:rsid w:val="001043F5"/>
    <w:rsid w:val="00104DB6"/>
    <w:rsid w:val="0010795B"/>
    <w:rsid w:val="00107ACE"/>
    <w:rsid w:val="00107C24"/>
    <w:rsid w:val="00110679"/>
    <w:rsid w:val="00112A4D"/>
    <w:rsid w:val="00112C7E"/>
    <w:rsid w:val="00113106"/>
    <w:rsid w:val="001137BB"/>
    <w:rsid w:val="001138DD"/>
    <w:rsid w:val="0011419F"/>
    <w:rsid w:val="0011430B"/>
    <w:rsid w:val="0011595C"/>
    <w:rsid w:val="00115D42"/>
    <w:rsid w:val="00115EE8"/>
    <w:rsid w:val="001169AB"/>
    <w:rsid w:val="00116AB7"/>
    <w:rsid w:val="00116B1D"/>
    <w:rsid w:val="00116C84"/>
    <w:rsid w:val="00120781"/>
    <w:rsid w:val="0012078D"/>
    <w:rsid w:val="001218A9"/>
    <w:rsid w:val="0012261C"/>
    <w:rsid w:val="0012384D"/>
    <w:rsid w:val="00123B8C"/>
    <w:rsid w:val="00123E39"/>
    <w:rsid w:val="00127348"/>
    <w:rsid w:val="00127373"/>
    <w:rsid w:val="001278B8"/>
    <w:rsid w:val="00127976"/>
    <w:rsid w:val="001311BF"/>
    <w:rsid w:val="00131862"/>
    <w:rsid w:val="00131A58"/>
    <w:rsid w:val="00132DA4"/>
    <w:rsid w:val="00133189"/>
    <w:rsid w:val="0013359C"/>
    <w:rsid w:val="0013436E"/>
    <w:rsid w:val="00134414"/>
    <w:rsid w:val="00134C28"/>
    <w:rsid w:val="00134E64"/>
    <w:rsid w:val="00135280"/>
    <w:rsid w:val="001359AA"/>
    <w:rsid w:val="00135B5D"/>
    <w:rsid w:val="00135D79"/>
    <w:rsid w:val="00135F08"/>
    <w:rsid w:val="00136635"/>
    <w:rsid w:val="00136B8C"/>
    <w:rsid w:val="001372B0"/>
    <w:rsid w:val="001372CC"/>
    <w:rsid w:val="00137823"/>
    <w:rsid w:val="00140103"/>
    <w:rsid w:val="00140D45"/>
    <w:rsid w:val="00140F99"/>
    <w:rsid w:val="00141162"/>
    <w:rsid w:val="001412FE"/>
    <w:rsid w:val="00141978"/>
    <w:rsid w:val="00141A32"/>
    <w:rsid w:val="00141CD4"/>
    <w:rsid w:val="001423AB"/>
    <w:rsid w:val="001428A6"/>
    <w:rsid w:val="00143281"/>
    <w:rsid w:val="001436A5"/>
    <w:rsid w:val="001440E1"/>
    <w:rsid w:val="00144474"/>
    <w:rsid w:val="00144C56"/>
    <w:rsid w:val="00144F23"/>
    <w:rsid w:val="001452E9"/>
    <w:rsid w:val="001453BA"/>
    <w:rsid w:val="001457B0"/>
    <w:rsid w:val="00145A55"/>
    <w:rsid w:val="001460F2"/>
    <w:rsid w:val="001464E4"/>
    <w:rsid w:val="001469E0"/>
    <w:rsid w:val="00146AB0"/>
    <w:rsid w:val="00146B62"/>
    <w:rsid w:val="00146ECD"/>
    <w:rsid w:val="00147450"/>
    <w:rsid w:val="00150695"/>
    <w:rsid w:val="00150710"/>
    <w:rsid w:val="0015134A"/>
    <w:rsid w:val="001520DB"/>
    <w:rsid w:val="001524A9"/>
    <w:rsid w:val="001533F4"/>
    <w:rsid w:val="00153590"/>
    <w:rsid w:val="00154D52"/>
    <w:rsid w:val="00154E1C"/>
    <w:rsid w:val="00155528"/>
    <w:rsid w:val="001557D9"/>
    <w:rsid w:val="0015582A"/>
    <w:rsid w:val="00155BB7"/>
    <w:rsid w:val="00155E64"/>
    <w:rsid w:val="00155E65"/>
    <w:rsid w:val="00156F13"/>
    <w:rsid w:val="00157410"/>
    <w:rsid w:val="00157773"/>
    <w:rsid w:val="00157E3C"/>
    <w:rsid w:val="0016173D"/>
    <w:rsid w:val="001621E4"/>
    <w:rsid w:val="00162684"/>
    <w:rsid w:val="001628AC"/>
    <w:rsid w:val="00162DCD"/>
    <w:rsid w:val="00163010"/>
    <w:rsid w:val="00163137"/>
    <w:rsid w:val="001632DF"/>
    <w:rsid w:val="00163EDD"/>
    <w:rsid w:val="0016475F"/>
    <w:rsid w:val="0016628B"/>
    <w:rsid w:val="00166A6E"/>
    <w:rsid w:val="00166F08"/>
    <w:rsid w:val="0017026C"/>
    <w:rsid w:val="00170FF8"/>
    <w:rsid w:val="001716FB"/>
    <w:rsid w:val="001731F1"/>
    <w:rsid w:val="001732FB"/>
    <w:rsid w:val="00174AEC"/>
    <w:rsid w:val="00174CBE"/>
    <w:rsid w:val="00174DA4"/>
    <w:rsid w:val="0017515C"/>
    <w:rsid w:val="001754E2"/>
    <w:rsid w:val="00176013"/>
    <w:rsid w:val="001761A3"/>
    <w:rsid w:val="00176E50"/>
    <w:rsid w:val="0017777F"/>
    <w:rsid w:val="00180E33"/>
    <w:rsid w:val="0018113C"/>
    <w:rsid w:val="001812BD"/>
    <w:rsid w:val="00181A88"/>
    <w:rsid w:val="00182634"/>
    <w:rsid w:val="001831BD"/>
    <w:rsid w:val="001832B8"/>
    <w:rsid w:val="00183A5A"/>
    <w:rsid w:val="00183CA4"/>
    <w:rsid w:val="00184964"/>
    <w:rsid w:val="00184D75"/>
    <w:rsid w:val="00185152"/>
    <w:rsid w:val="00185F63"/>
    <w:rsid w:val="001867C8"/>
    <w:rsid w:val="00186CF4"/>
    <w:rsid w:val="00187AF9"/>
    <w:rsid w:val="00187B91"/>
    <w:rsid w:val="00187F89"/>
    <w:rsid w:val="00190888"/>
    <w:rsid w:val="00191343"/>
    <w:rsid w:val="00191D31"/>
    <w:rsid w:val="00191DDC"/>
    <w:rsid w:val="00191F2F"/>
    <w:rsid w:val="001920F7"/>
    <w:rsid w:val="0019217E"/>
    <w:rsid w:val="00192CF7"/>
    <w:rsid w:val="00193069"/>
    <w:rsid w:val="0019326E"/>
    <w:rsid w:val="001945E1"/>
    <w:rsid w:val="00194A41"/>
    <w:rsid w:val="001950FB"/>
    <w:rsid w:val="00195F99"/>
    <w:rsid w:val="00196D50"/>
    <w:rsid w:val="00197085"/>
    <w:rsid w:val="0019727D"/>
    <w:rsid w:val="00197541"/>
    <w:rsid w:val="001977DC"/>
    <w:rsid w:val="001979CB"/>
    <w:rsid w:val="00197C63"/>
    <w:rsid w:val="00197EBB"/>
    <w:rsid w:val="001A1088"/>
    <w:rsid w:val="001A1937"/>
    <w:rsid w:val="001A1B4B"/>
    <w:rsid w:val="001A1BD0"/>
    <w:rsid w:val="001A319A"/>
    <w:rsid w:val="001A3A3A"/>
    <w:rsid w:val="001A4C8C"/>
    <w:rsid w:val="001A4FEC"/>
    <w:rsid w:val="001A5003"/>
    <w:rsid w:val="001A6420"/>
    <w:rsid w:val="001A66CF"/>
    <w:rsid w:val="001B078F"/>
    <w:rsid w:val="001B2452"/>
    <w:rsid w:val="001B3329"/>
    <w:rsid w:val="001B3AA1"/>
    <w:rsid w:val="001B430E"/>
    <w:rsid w:val="001B4841"/>
    <w:rsid w:val="001B49C4"/>
    <w:rsid w:val="001B4AD1"/>
    <w:rsid w:val="001B4FF6"/>
    <w:rsid w:val="001B5415"/>
    <w:rsid w:val="001B5B0C"/>
    <w:rsid w:val="001B611C"/>
    <w:rsid w:val="001B7076"/>
    <w:rsid w:val="001B7404"/>
    <w:rsid w:val="001B7C18"/>
    <w:rsid w:val="001B7C92"/>
    <w:rsid w:val="001C10F5"/>
    <w:rsid w:val="001C15A2"/>
    <w:rsid w:val="001C1A99"/>
    <w:rsid w:val="001C1CF4"/>
    <w:rsid w:val="001C1E66"/>
    <w:rsid w:val="001C244B"/>
    <w:rsid w:val="001C350A"/>
    <w:rsid w:val="001C3DC2"/>
    <w:rsid w:val="001C415C"/>
    <w:rsid w:val="001C465A"/>
    <w:rsid w:val="001C4D8E"/>
    <w:rsid w:val="001C4FCB"/>
    <w:rsid w:val="001C66F4"/>
    <w:rsid w:val="001C6A74"/>
    <w:rsid w:val="001C7BA2"/>
    <w:rsid w:val="001C7EB4"/>
    <w:rsid w:val="001D066A"/>
    <w:rsid w:val="001D07FA"/>
    <w:rsid w:val="001D1057"/>
    <w:rsid w:val="001D1423"/>
    <w:rsid w:val="001D1534"/>
    <w:rsid w:val="001D1DDD"/>
    <w:rsid w:val="001D230E"/>
    <w:rsid w:val="001D3164"/>
    <w:rsid w:val="001D345F"/>
    <w:rsid w:val="001D34CA"/>
    <w:rsid w:val="001D3C0F"/>
    <w:rsid w:val="001D3D4A"/>
    <w:rsid w:val="001D3F75"/>
    <w:rsid w:val="001D4677"/>
    <w:rsid w:val="001D4E58"/>
    <w:rsid w:val="001D4F4B"/>
    <w:rsid w:val="001D6684"/>
    <w:rsid w:val="001D69A8"/>
    <w:rsid w:val="001D6AA9"/>
    <w:rsid w:val="001D76D1"/>
    <w:rsid w:val="001D77AE"/>
    <w:rsid w:val="001E035F"/>
    <w:rsid w:val="001E066B"/>
    <w:rsid w:val="001E07E9"/>
    <w:rsid w:val="001E36BB"/>
    <w:rsid w:val="001E3BF3"/>
    <w:rsid w:val="001E4A82"/>
    <w:rsid w:val="001E4F2E"/>
    <w:rsid w:val="001E5383"/>
    <w:rsid w:val="001E654D"/>
    <w:rsid w:val="001E65A9"/>
    <w:rsid w:val="001E672D"/>
    <w:rsid w:val="001E7793"/>
    <w:rsid w:val="001E791F"/>
    <w:rsid w:val="001E7F3C"/>
    <w:rsid w:val="001E7F85"/>
    <w:rsid w:val="001F032E"/>
    <w:rsid w:val="001F086F"/>
    <w:rsid w:val="001F0A7C"/>
    <w:rsid w:val="001F0D5D"/>
    <w:rsid w:val="001F11C7"/>
    <w:rsid w:val="001F1201"/>
    <w:rsid w:val="001F2999"/>
    <w:rsid w:val="001F38C4"/>
    <w:rsid w:val="001F3E2C"/>
    <w:rsid w:val="001F4C88"/>
    <w:rsid w:val="001F4F95"/>
    <w:rsid w:val="001F511E"/>
    <w:rsid w:val="001F532F"/>
    <w:rsid w:val="001F5E5B"/>
    <w:rsid w:val="001F6366"/>
    <w:rsid w:val="001F7569"/>
    <w:rsid w:val="001F77B0"/>
    <w:rsid w:val="00200AA5"/>
    <w:rsid w:val="00201574"/>
    <w:rsid w:val="00201BFD"/>
    <w:rsid w:val="00201EBF"/>
    <w:rsid w:val="00202435"/>
    <w:rsid w:val="002024E7"/>
    <w:rsid w:val="00203004"/>
    <w:rsid w:val="00203193"/>
    <w:rsid w:val="0020321D"/>
    <w:rsid w:val="00203597"/>
    <w:rsid w:val="00203B44"/>
    <w:rsid w:val="00203EC6"/>
    <w:rsid w:val="002055E3"/>
    <w:rsid w:val="002057CD"/>
    <w:rsid w:val="00205FE3"/>
    <w:rsid w:val="0020607D"/>
    <w:rsid w:val="00206D8F"/>
    <w:rsid w:val="0021040B"/>
    <w:rsid w:val="00210C38"/>
    <w:rsid w:val="00210E9B"/>
    <w:rsid w:val="0021102B"/>
    <w:rsid w:val="002113F3"/>
    <w:rsid w:val="002117F4"/>
    <w:rsid w:val="00211FEB"/>
    <w:rsid w:val="00212249"/>
    <w:rsid w:val="00214B7C"/>
    <w:rsid w:val="00214CB5"/>
    <w:rsid w:val="00215AF1"/>
    <w:rsid w:val="00216357"/>
    <w:rsid w:val="00216729"/>
    <w:rsid w:val="002167A3"/>
    <w:rsid w:val="00217239"/>
    <w:rsid w:val="00217320"/>
    <w:rsid w:val="002173BA"/>
    <w:rsid w:val="0021767A"/>
    <w:rsid w:val="00217B4F"/>
    <w:rsid w:val="00220796"/>
    <w:rsid w:val="0022167B"/>
    <w:rsid w:val="00221A19"/>
    <w:rsid w:val="00222EE0"/>
    <w:rsid w:val="00223BD0"/>
    <w:rsid w:val="00223DCA"/>
    <w:rsid w:val="00223E6E"/>
    <w:rsid w:val="00223E8E"/>
    <w:rsid w:val="00224689"/>
    <w:rsid w:val="00225143"/>
    <w:rsid w:val="0022519D"/>
    <w:rsid w:val="00225CCC"/>
    <w:rsid w:val="00225D77"/>
    <w:rsid w:val="00226652"/>
    <w:rsid w:val="002272F2"/>
    <w:rsid w:val="0022782F"/>
    <w:rsid w:val="00227EE1"/>
    <w:rsid w:val="00227F97"/>
    <w:rsid w:val="002316FE"/>
    <w:rsid w:val="002321EC"/>
    <w:rsid w:val="002323CA"/>
    <w:rsid w:val="0023295C"/>
    <w:rsid w:val="00232963"/>
    <w:rsid w:val="002329A2"/>
    <w:rsid w:val="00232DFE"/>
    <w:rsid w:val="0023398A"/>
    <w:rsid w:val="00233EA5"/>
    <w:rsid w:val="002340BF"/>
    <w:rsid w:val="002341C0"/>
    <w:rsid w:val="00234B29"/>
    <w:rsid w:val="00234C85"/>
    <w:rsid w:val="00234C9E"/>
    <w:rsid w:val="002358C7"/>
    <w:rsid w:val="00235B81"/>
    <w:rsid w:val="002363DE"/>
    <w:rsid w:val="0023650D"/>
    <w:rsid w:val="00236BD6"/>
    <w:rsid w:val="00236EBB"/>
    <w:rsid w:val="00236EF4"/>
    <w:rsid w:val="00242507"/>
    <w:rsid w:val="00243575"/>
    <w:rsid w:val="00243A8C"/>
    <w:rsid w:val="002450A3"/>
    <w:rsid w:val="00245EEC"/>
    <w:rsid w:val="00246259"/>
    <w:rsid w:val="00246ED7"/>
    <w:rsid w:val="00247951"/>
    <w:rsid w:val="00247B0E"/>
    <w:rsid w:val="00250219"/>
    <w:rsid w:val="002518DB"/>
    <w:rsid w:val="00251AC3"/>
    <w:rsid w:val="00251FC0"/>
    <w:rsid w:val="00252022"/>
    <w:rsid w:val="00252204"/>
    <w:rsid w:val="002522DC"/>
    <w:rsid w:val="002523A3"/>
    <w:rsid w:val="00252849"/>
    <w:rsid w:val="00252C45"/>
    <w:rsid w:val="002530E2"/>
    <w:rsid w:val="00253227"/>
    <w:rsid w:val="00253A09"/>
    <w:rsid w:val="0025400C"/>
    <w:rsid w:val="00255775"/>
    <w:rsid w:val="00255858"/>
    <w:rsid w:val="002560FE"/>
    <w:rsid w:val="002561F4"/>
    <w:rsid w:val="00256AB7"/>
    <w:rsid w:val="00256BDD"/>
    <w:rsid w:val="00256C3A"/>
    <w:rsid w:val="00257A5C"/>
    <w:rsid w:val="00257CD5"/>
    <w:rsid w:val="002606DD"/>
    <w:rsid w:val="00260B72"/>
    <w:rsid w:val="00260D42"/>
    <w:rsid w:val="002617D2"/>
    <w:rsid w:val="00264586"/>
    <w:rsid w:val="002648D1"/>
    <w:rsid w:val="002649F0"/>
    <w:rsid w:val="00264ED5"/>
    <w:rsid w:val="00266492"/>
    <w:rsid w:val="002667C2"/>
    <w:rsid w:val="00266FB1"/>
    <w:rsid w:val="00270685"/>
    <w:rsid w:val="00270E8E"/>
    <w:rsid w:val="002738E8"/>
    <w:rsid w:val="0027436D"/>
    <w:rsid w:val="00274858"/>
    <w:rsid w:val="00275C6E"/>
    <w:rsid w:val="00275D32"/>
    <w:rsid w:val="00276114"/>
    <w:rsid w:val="00276B86"/>
    <w:rsid w:val="00276CB8"/>
    <w:rsid w:val="00277A20"/>
    <w:rsid w:val="00281241"/>
    <w:rsid w:val="00281AA7"/>
    <w:rsid w:val="00281B98"/>
    <w:rsid w:val="002825CD"/>
    <w:rsid w:val="00283801"/>
    <w:rsid w:val="0028475B"/>
    <w:rsid w:val="0028475F"/>
    <w:rsid w:val="00284F48"/>
    <w:rsid w:val="00285210"/>
    <w:rsid w:val="00285782"/>
    <w:rsid w:val="00285844"/>
    <w:rsid w:val="00285B64"/>
    <w:rsid w:val="002862A4"/>
    <w:rsid w:val="00286CF2"/>
    <w:rsid w:val="00286CFC"/>
    <w:rsid w:val="00286E91"/>
    <w:rsid w:val="00287062"/>
    <w:rsid w:val="00292CCA"/>
    <w:rsid w:val="00294BA1"/>
    <w:rsid w:val="0029559B"/>
    <w:rsid w:val="00295AB4"/>
    <w:rsid w:val="00296232"/>
    <w:rsid w:val="0029757A"/>
    <w:rsid w:val="002979CC"/>
    <w:rsid w:val="00297B11"/>
    <w:rsid w:val="002A01EF"/>
    <w:rsid w:val="002A0CB7"/>
    <w:rsid w:val="002A14CE"/>
    <w:rsid w:val="002A1BC8"/>
    <w:rsid w:val="002A1CE8"/>
    <w:rsid w:val="002A2421"/>
    <w:rsid w:val="002A2DC0"/>
    <w:rsid w:val="002A3669"/>
    <w:rsid w:val="002A3A81"/>
    <w:rsid w:val="002A3AA9"/>
    <w:rsid w:val="002A3FC4"/>
    <w:rsid w:val="002A454A"/>
    <w:rsid w:val="002A46DF"/>
    <w:rsid w:val="002A4881"/>
    <w:rsid w:val="002A4C86"/>
    <w:rsid w:val="002A4CFA"/>
    <w:rsid w:val="002A4D8B"/>
    <w:rsid w:val="002A54C8"/>
    <w:rsid w:val="002A61BA"/>
    <w:rsid w:val="002A6747"/>
    <w:rsid w:val="002A69BD"/>
    <w:rsid w:val="002A759E"/>
    <w:rsid w:val="002B02E5"/>
    <w:rsid w:val="002B0BE1"/>
    <w:rsid w:val="002B11C2"/>
    <w:rsid w:val="002B1BD4"/>
    <w:rsid w:val="002B2E3C"/>
    <w:rsid w:val="002B343F"/>
    <w:rsid w:val="002B3446"/>
    <w:rsid w:val="002B3CC1"/>
    <w:rsid w:val="002B4698"/>
    <w:rsid w:val="002B4FB1"/>
    <w:rsid w:val="002B5095"/>
    <w:rsid w:val="002B53A6"/>
    <w:rsid w:val="002B6526"/>
    <w:rsid w:val="002B673E"/>
    <w:rsid w:val="002B6E11"/>
    <w:rsid w:val="002B7278"/>
    <w:rsid w:val="002B76ED"/>
    <w:rsid w:val="002B7F5A"/>
    <w:rsid w:val="002C0EF4"/>
    <w:rsid w:val="002C0F60"/>
    <w:rsid w:val="002C1313"/>
    <w:rsid w:val="002C240E"/>
    <w:rsid w:val="002C3F56"/>
    <w:rsid w:val="002C5A47"/>
    <w:rsid w:val="002C63B7"/>
    <w:rsid w:val="002C6CE9"/>
    <w:rsid w:val="002C72CA"/>
    <w:rsid w:val="002D0034"/>
    <w:rsid w:val="002D0241"/>
    <w:rsid w:val="002D0C65"/>
    <w:rsid w:val="002D11E8"/>
    <w:rsid w:val="002D12B9"/>
    <w:rsid w:val="002D1F08"/>
    <w:rsid w:val="002D38A2"/>
    <w:rsid w:val="002D3D6B"/>
    <w:rsid w:val="002D43CF"/>
    <w:rsid w:val="002D4480"/>
    <w:rsid w:val="002D5502"/>
    <w:rsid w:val="002D6F71"/>
    <w:rsid w:val="002D7270"/>
    <w:rsid w:val="002E0277"/>
    <w:rsid w:val="002E0726"/>
    <w:rsid w:val="002E0F79"/>
    <w:rsid w:val="002E1B01"/>
    <w:rsid w:val="002E1E42"/>
    <w:rsid w:val="002E2793"/>
    <w:rsid w:val="002E2945"/>
    <w:rsid w:val="002E33F1"/>
    <w:rsid w:val="002E33FE"/>
    <w:rsid w:val="002E35F7"/>
    <w:rsid w:val="002E36D6"/>
    <w:rsid w:val="002E3D98"/>
    <w:rsid w:val="002E4140"/>
    <w:rsid w:val="002E494F"/>
    <w:rsid w:val="002E49A1"/>
    <w:rsid w:val="002E4A76"/>
    <w:rsid w:val="002E52D6"/>
    <w:rsid w:val="002E55DB"/>
    <w:rsid w:val="002E59E9"/>
    <w:rsid w:val="002E5B8F"/>
    <w:rsid w:val="002E6589"/>
    <w:rsid w:val="002E677E"/>
    <w:rsid w:val="002E6CD4"/>
    <w:rsid w:val="002E7293"/>
    <w:rsid w:val="002E7719"/>
    <w:rsid w:val="002E7EAB"/>
    <w:rsid w:val="002F017A"/>
    <w:rsid w:val="002F0C10"/>
    <w:rsid w:val="002F108D"/>
    <w:rsid w:val="002F1865"/>
    <w:rsid w:val="002F18CA"/>
    <w:rsid w:val="002F1E08"/>
    <w:rsid w:val="002F211C"/>
    <w:rsid w:val="002F252A"/>
    <w:rsid w:val="002F2970"/>
    <w:rsid w:val="002F2C7D"/>
    <w:rsid w:val="002F2FC6"/>
    <w:rsid w:val="002F4032"/>
    <w:rsid w:val="002F4248"/>
    <w:rsid w:val="002F46A2"/>
    <w:rsid w:val="002F4EA3"/>
    <w:rsid w:val="002F4EAE"/>
    <w:rsid w:val="002F5186"/>
    <w:rsid w:val="002F5945"/>
    <w:rsid w:val="002F5C15"/>
    <w:rsid w:val="002F5F69"/>
    <w:rsid w:val="002F6513"/>
    <w:rsid w:val="002F68E3"/>
    <w:rsid w:val="002F6EDA"/>
    <w:rsid w:val="002F7136"/>
    <w:rsid w:val="002F7F6C"/>
    <w:rsid w:val="002F7FBD"/>
    <w:rsid w:val="00300A3E"/>
    <w:rsid w:val="00301049"/>
    <w:rsid w:val="0030138A"/>
    <w:rsid w:val="003013EF"/>
    <w:rsid w:val="00301613"/>
    <w:rsid w:val="00302A85"/>
    <w:rsid w:val="00302CBE"/>
    <w:rsid w:val="00303143"/>
    <w:rsid w:val="003039D5"/>
    <w:rsid w:val="003046B9"/>
    <w:rsid w:val="00304A18"/>
    <w:rsid w:val="003051C5"/>
    <w:rsid w:val="00306E36"/>
    <w:rsid w:val="003071DC"/>
    <w:rsid w:val="003075D0"/>
    <w:rsid w:val="00307633"/>
    <w:rsid w:val="00311317"/>
    <w:rsid w:val="00311F7E"/>
    <w:rsid w:val="00312310"/>
    <w:rsid w:val="00312411"/>
    <w:rsid w:val="003131EE"/>
    <w:rsid w:val="0031370E"/>
    <w:rsid w:val="00313BDF"/>
    <w:rsid w:val="0031407E"/>
    <w:rsid w:val="003149AE"/>
    <w:rsid w:val="00314CA5"/>
    <w:rsid w:val="00314F24"/>
    <w:rsid w:val="00315386"/>
    <w:rsid w:val="003153C4"/>
    <w:rsid w:val="00317D01"/>
    <w:rsid w:val="00317E41"/>
    <w:rsid w:val="00320171"/>
    <w:rsid w:val="00320F66"/>
    <w:rsid w:val="00321274"/>
    <w:rsid w:val="003215D0"/>
    <w:rsid w:val="00321759"/>
    <w:rsid w:val="00321FF2"/>
    <w:rsid w:val="003223B4"/>
    <w:rsid w:val="00322691"/>
    <w:rsid w:val="00322734"/>
    <w:rsid w:val="00322A01"/>
    <w:rsid w:val="00322FF7"/>
    <w:rsid w:val="00323E6A"/>
    <w:rsid w:val="00323F60"/>
    <w:rsid w:val="00324043"/>
    <w:rsid w:val="00324B7D"/>
    <w:rsid w:val="00324E5C"/>
    <w:rsid w:val="003257AC"/>
    <w:rsid w:val="0032598F"/>
    <w:rsid w:val="0032699B"/>
    <w:rsid w:val="003277D6"/>
    <w:rsid w:val="00330C85"/>
    <w:rsid w:val="0033102C"/>
    <w:rsid w:val="00331717"/>
    <w:rsid w:val="003318BD"/>
    <w:rsid w:val="003321B1"/>
    <w:rsid w:val="00332280"/>
    <w:rsid w:val="00332443"/>
    <w:rsid w:val="00332869"/>
    <w:rsid w:val="00332E1B"/>
    <w:rsid w:val="00333465"/>
    <w:rsid w:val="00333466"/>
    <w:rsid w:val="003336A3"/>
    <w:rsid w:val="00333CE2"/>
    <w:rsid w:val="00333EB6"/>
    <w:rsid w:val="00333F5E"/>
    <w:rsid w:val="003345F4"/>
    <w:rsid w:val="00334952"/>
    <w:rsid w:val="00336227"/>
    <w:rsid w:val="00336297"/>
    <w:rsid w:val="0033681E"/>
    <w:rsid w:val="00336D60"/>
    <w:rsid w:val="0033717E"/>
    <w:rsid w:val="00337CC4"/>
    <w:rsid w:val="00337FD0"/>
    <w:rsid w:val="003408E6"/>
    <w:rsid w:val="00340BFC"/>
    <w:rsid w:val="00341EC1"/>
    <w:rsid w:val="003424C1"/>
    <w:rsid w:val="00342EF6"/>
    <w:rsid w:val="00343303"/>
    <w:rsid w:val="003434EB"/>
    <w:rsid w:val="00344776"/>
    <w:rsid w:val="003447DB"/>
    <w:rsid w:val="00344CF9"/>
    <w:rsid w:val="00345265"/>
    <w:rsid w:val="00345964"/>
    <w:rsid w:val="00346416"/>
    <w:rsid w:val="00346C28"/>
    <w:rsid w:val="00347236"/>
    <w:rsid w:val="00347A7C"/>
    <w:rsid w:val="0035024D"/>
    <w:rsid w:val="003507EB"/>
    <w:rsid w:val="00351114"/>
    <w:rsid w:val="003517A8"/>
    <w:rsid w:val="00352D59"/>
    <w:rsid w:val="00353533"/>
    <w:rsid w:val="00353577"/>
    <w:rsid w:val="0035359E"/>
    <w:rsid w:val="003539C1"/>
    <w:rsid w:val="00353CF3"/>
    <w:rsid w:val="00353F68"/>
    <w:rsid w:val="00354F46"/>
    <w:rsid w:val="003553A2"/>
    <w:rsid w:val="003556A8"/>
    <w:rsid w:val="00355D27"/>
    <w:rsid w:val="00357F12"/>
    <w:rsid w:val="00360194"/>
    <w:rsid w:val="003602CD"/>
    <w:rsid w:val="003608E5"/>
    <w:rsid w:val="00360C8F"/>
    <w:rsid w:val="00361C87"/>
    <w:rsid w:val="00361D3C"/>
    <w:rsid w:val="0036210F"/>
    <w:rsid w:val="0036215B"/>
    <w:rsid w:val="00362D0F"/>
    <w:rsid w:val="00363135"/>
    <w:rsid w:val="00363709"/>
    <w:rsid w:val="00363CBF"/>
    <w:rsid w:val="00364AFB"/>
    <w:rsid w:val="0037046E"/>
    <w:rsid w:val="00370E6D"/>
    <w:rsid w:val="00371047"/>
    <w:rsid w:val="003710B3"/>
    <w:rsid w:val="003714CE"/>
    <w:rsid w:val="00371DDF"/>
    <w:rsid w:val="00371E63"/>
    <w:rsid w:val="0037278F"/>
    <w:rsid w:val="00372A0B"/>
    <w:rsid w:val="0037348C"/>
    <w:rsid w:val="00373636"/>
    <w:rsid w:val="00373DCC"/>
    <w:rsid w:val="003742C3"/>
    <w:rsid w:val="003751D8"/>
    <w:rsid w:val="0037573A"/>
    <w:rsid w:val="00375B13"/>
    <w:rsid w:val="00376BD7"/>
    <w:rsid w:val="00376EB7"/>
    <w:rsid w:val="00377276"/>
    <w:rsid w:val="0038077F"/>
    <w:rsid w:val="00381016"/>
    <w:rsid w:val="00381833"/>
    <w:rsid w:val="00381835"/>
    <w:rsid w:val="00381B68"/>
    <w:rsid w:val="00381B72"/>
    <w:rsid w:val="00381C1A"/>
    <w:rsid w:val="003823BF"/>
    <w:rsid w:val="00382506"/>
    <w:rsid w:val="003835CA"/>
    <w:rsid w:val="00384258"/>
    <w:rsid w:val="00384E61"/>
    <w:rsid w:val="00384EFE"/>
    <w:rsid w:val="0038554A"/>
    <w:rsid w:val="0038627D"/>
    <w:rsid w:val="00386834"/>
    <w:rsid w:val="0038751E"/>
    <w:rsid w:val="00387811"/>
    <w:rsid w:val="00387861"/>
    <w:rsid w:val="003879BC"/>
    <w:rsid w:val="00387D3C"/>
    <w:rsid w:val="00387FA1"/>
    <w:rsid w:val="00390982"/>
    <w:rsid w:val="00390BDB"/>
    <w:rsid w:val="00391687"/>
    <w:rsid w:val="00391ABC"/>
    <w:rsid w:val="00391E56"/>
    <w:rsid w:val="00392055"/>
    <w:rsid w:val="00392177"/>
    <w:rsid w:val="0039354E"/>
    <w:rsid w:val="00393CB0"/>
    <w:rsid w:val="00393E4D"/>
    <w:rsid w:val="003946B2"/>
    <w:rsid w:val="003949C5"/>
    <w:rsid w:val="00394E9D"/>
    <w:rsid w:val="003963A7"/>
    <w:rsid w:val="00396979"/>
    <w:rsid w:val="00396C29"/>
    <w:rsid w:val="00397AC1"/>
    <w:rsid w:val="00397C1B"/>
    <w:rsid w:val="003A00CB"/>
    <w:rsid w:val="003A0205"/>
    <w:rsid w:val="003A0524"/>
    <w:rsid w:val="003A0A61"/>
    <w:rsid w:val="003A1539"/>
    <w:rsid w:val="003A18C1"/>
    <w:rsid w:val="003A2376"/>
    <w:rsid w:val="003A2490"/>
    <w:rsid w:val="003A256C"/>
    <w:rsid w:val="003A2671"/>
    <w:rsid w:val="003A292A"/>
    <w:rsid w:val="003A2A2F"/>
    <w:rsid w:val="003A3F83"/>
    <w:rsid w:val="003A4545"/>
    <w:rsid w:val="003A4552"/>
    <w:rsid w:val="003A4911"/>
    <w:rsid w:val="003A544D"/>
    <w:rsid w:val="003A59B5"/>
    <w:rsid w:val="003A5E73"/>
    <w:rsid w:val="003A77C1"/>
    <w:rsid w:val="003B03E1"/>
    <w:rsid w:val="003B0F32"/>
    <w:rsid w:val="003B1344"/>
    <w:rsid w:val="003B15CC"/>
    <w:rsid w:val="003B1721"/>
    <w:rsid w:val="003B1833"/>
    <w:rsid w:val="003B2A8E"/>
    <w:rsid w:val="003B2F36"/>
    <w:rsid w:val="003B2FAB"/>
    <w:rsid w:val="003B2FE4"/>
    <w:rsid w:val="003B3D55"/>
    <w:rsid w:val="003B3FBE"/>
    <w:rsid w:val="003B469B"/>
    <w:rsid w:val="003B499A"/>
    <w:rsid w:val="003B4E7E"/>
    <w:rsid w:val="003B544E"/>
    <w:rsid w:val="003B64CA"/>
    <w:rsid w:val="003B67CC"/>
    <w:rsid w:val="003B6856"/>
    <w:rsid w:val="003C0B7A"/>
    <w:rsid w:val="003C13F1"/>
    <w:rsid w:val="003C1533"/>
    <w:rsid w:val="003C18EB"/>
    <w:rsid w:val="003C301E"/>
    <w:rsid w:val="003C3177"/>
    <w:rsid w:val="003C3AEA"/>
    <w:rsid w:val="003C3EC1"/>
    <w:rsid w:val="003C4015"/>
    <w:rsid w:val="003C4C30"/>
    <w:rsid w:val="003C50DC"/>
    <w:rsid w:val="003C513D"/>
    <w:rsid w:val="003C5280"/>
    <w:rsid w:val="003C56AD"/>
    <w:rsid w:val="003C57F5"/>
    <w:rsid w:val="003C59C0"/>
    <w:rsid w:val="003C5A8F"/>
    <w:rsid w:val="003C7463"/>
    <w:rsid w:val="003C7477"/>
    <w:rsid w:val="003C76DB"/>
    <w:rsid w:val="003C7974"/>
    <w:rsid w:val="003C7A25"/>
    <w:rsid w:val="003D01DA"/>
    <w:rsid w:val="003D0697"/>
    <w:rsid w:val="003D0F24"/>
    <w:rsid w:val="003D15C4"/>
    <w:rsid w:val="003D1F8F"/>
    <w:rsid w:val="003D2548"/>
    <w:rsid w:val="003D2563"/>
    <w:rsid w:val="003D2A01"/>
    <w:rsid w:val="003D35B5"/>
    <w:rsid w:val="003D371F"/>
    <w:rsid w:val="003D37D7"/>
    <w:rsid w:val="003D3A30"/>
    <w:rsid w:val="003D3C2B"/>
    <w:rsid w:val="003D4150"/>
    <w:rsid w:val="003D500E"/>
    <w:rsid w:val="003D5D33"/>
    <w:rsid w:val="003D64C0"/>
    <w:rsid w:val="003D6F1F"/>
    <w:rsid w:val="003D7011"/>
    <w:rsid w:val="003D7E83"/>
    <w:rsid w:val="003D7F51"/>
    <w:rsid w:val="003E00C2"/>
    <w:rsid w:val="003E0376"/>
    <w:rsid w:val="003E057B"/>
    <w:rsid w:val="003E07BE"/>
    <w:rsid w:val="003E0921"/>
    <w:rsid w:val="003E0F40"/>
    <w:rsid w:val="003E1F25"/>
    <w:rsid w:val="003E37CC"/>
    <w:rsid w:val="003E3972"/>
    <w:rsid w:val="003E3DC5"/>
    <w:rsid w:val="003E464A"/>
    <w:rsid w:val="003E5657"/>
    <w:rsid w:val="003E598F"/>
    <w:rsid w:val="003E5AD2"/>
    <w:rsid w:val="003E5FD2"/>
    <w:rsid w:val="003E63C8"/>
    <w:rsid w:val="003E649C"/>
    <w:rsid w:val="003E7245"/>
    <w:rsid w:val="003E766E"/>
    <w:rsid w:val="003E7762"/>
    <w:rsid w:val="003F0097"/>
    <w:rsid w:val="003F0700"/>
    <w:rsid w:val="003F0AD6"/>
    <w:rsid w:val="003F0F19"/>
    <w:rsid w:val="003F0FD6"/>
    <w:rsid w:val="003F18BF"/>
    <w:rsid w:val="003F1996"/>
    <w:rsid w:val="003F33E5"/>
    <w:rsid w:val="003F3E9E"/>
    <w:rsid w:val="003F5239"/>
    <w:rsid w:val="003F57E6"/>
    <w:rsid w:val="003F67DC"/>
    <w:rsid w:val="003F785E"/>
    <w:rsid w:val="003F7BE2"/>
    <w:rsid w:val="00400023"/>
    <w:rsid w:val="0040157B"/>
    <w:rsid w:val="00401A61"/>
    <w:rsid w:val="0040204B"/>
    <w:rsid w:val="0040276A"/>
    <w:rsid w:val="00402CE5"/>
    <w:rsid w:val="004030B4"/>
    <w:rsid w:val="00403948"/>
    <w:rsid w:val="004039B0"/>
    <w:rsid w:val="00403E02"/>
    <w:rsid w:val="00404125"/>
    <w:rsid w:val="00404B6B"/>
    <w:rsid w:val="00404CBF"/>
    <w:rsid w:val="00405AC2"/>
    <w:rsid w:val="00405E7D"/>
    <w:rsid w:val="00407438"/>
    <w:rsid w:val="00407852"/>
    <w:rsid w:val="00407D1C"/>
    <w:rsid w:val="004106BE"/>
    <w:rsid w:val="00410A0C"/>
    <w:rsid w:val="004124AE"/>
    <w:rsid w:val="00412ACB"/>
    <w:rsid w:val="00413318"/>
    <w:rsid w:val="00413504"/>
    <w:rsid w:val="00413CCC"/>
    <w:rsid w:val="004141F7"/>
    <w:rsid w:val="004147B0"/>
    <w:rsid w:val="0041644B"/>
    <w:rsid w:val="00416E4D"/>
    <w:rsid w:val="00416E95"/>
    <w:rsid w:val="004174BF"/>
    <w:rsid w:val="004207F7"/>
    <w:rsid w:val="00420917"/>
    <w:rsid w:val="004209DF"/>
    <w:rsid w:val="004213A9"/>
    <w:rsid w:val="00421C56"/>
    <w:rsid w:val="00421EC0"/>
    <w:rsid w:val="00422902"/>
    <w:rsid w:val="00422DBF"/>
    <w:rsid w:val="00422FB5"/>
    <w:rsid w:val="0042300F"/>
    <w:rsid w:val="0042346E"/>
    <w:rsid w:val="00423536"/>
    <w:rsid w:val="00423AC9"/>
    <w:rsid w:val="004243BB"/>
    <w:rsid w:val="0042451F"/>
    <w:rsid w:val="00426514"/>
    <w:rsid w:val="00426D9C"/>
    <w:rsid w:val="004277B0"/>
    <w:rsid w:val="00430327"/>
    <w:rsid w:val="00430D08"/>
    <w:rsid w:val="00430E2A"/>
    <w:rsid w:val="00431CDA"/>
    <w:rsid w:val="00431CFE"/>
    <w:rsid w:val="00431D52"/>
    <w:rsid w:val="00431EDF"/>
    <w:rsid w:val="004328E0"/>
    <w:rsid w:val="00433783"/>
    <w:rsid w:val="00433C5A"/>
    <w:rsid w:val="0043477F"/>
    <w:rsid w:val="004349E0"/>
    <w:rsid w:val="00435AF2"/>
    <w:rsid w:val="00435D3C"/>
    <w:rsid w:val="00436769"/>
    <w:rsid w:val="00436A4E"/>
    <w:rsid w:val="00436DEE"/>
    <w:rsid w:val="00437256"/>
    <w:rsid w:val="00437DEF"/>
    <w:rsid w:val="00440133"/>
    <w:rsid w:val="0044018F"/>
    <w:rsid w:val="004402E0"/>
    <w:rsid w:val="00440A9C"/>
    <w:rsid w:val="00440DF5"/>
    <w:rsid w:val="00440F57"/>
    <w:rsid w:val="004437CC"/>
    <w:rsid w:val="00443978"/>
    <w:rsid w:val="00444984"/>
    <w:rsid w:val="00444E59"/>
    <w:rsid w:val="00445DC8"/>
    <w:rsid w:val="0044680B"/>
    <w:rsid w:val="0044683C"/>
    <w:rsid w:val="0044711F"/>
    <w:rsid w:val="004471C1"/>
    <w:rsid w:val="0044781E"/>
    <w:rsid w:val="00451245"/>
    <w:rsid w:val="00451DE0"/>
    <w:rsid w:val="00452076"/>
    <w:rsid w:val="004521C1"/>
    <w:rsid w:val="0045227E"/>
    <w:rsid w:val="00452B11"/>
    <w:rsid w:val="00452FDD"/>
    <w:rsid w:val="004530D4"/>
    <w:rsid w:val="00453DB8"/>
    <w:rsid w:val="004540E8"/>
    <w:rsid w:val="00454887"/>
    <w:rsid w:val="00455028"/>
    <w:rsid w:val="00455CF5"/>
    <w:rsid w:val="00455D22"/>
    <w:rsid w:val="0045635F"/>
    <w:rsid w:val="004565E9"/>
    <w:rsid w:val="00456AA9"/>
    <w:rsid w:val="00456AC0"/>
    <w:rsid w:val="004573AF"/>
    <w:rsid w:val="00457CB8"/>
    <w:rsid w:val="0046091F"/>
    <w:rsid w:val="00462319"/>
    <w:rsid w:val="004631FB"/>
    <w:rsid w:val="004632C7"/>
    <w:rsid w:val="004632DD"/>
    <w:rsid w:val="00463BE0"/>
    <w:rsid w:val="00463CBF"/>
    <w:rsid w:val="00463D59"/>
    <w:rsid w:val="004640A1"/>
    <w:rsid w:val="00464856"/>
    <w:rsid w:val="0046498C"/>
    <w:rsid w:val="004649EA"/>
    <w:rsid w:val="00465055"/>
    <w:rsid w:val="004659AE"/>
    <w:rsid w:val="00465A2E"/>
    <w:rsid w:val="00465A3A"/>
    <w:rsid w:val="00465A6B"/>
    <w:rsid w:val="00466873"/>
    <w:rsid w:val="004675B9"/>
    <w:rsid w:val="0047066A"/>
    <w:rsid w:val="00470A26"/>
    <w:rsid w:val="00470C7D"/>
    <w:rsid w:val="00470D1D"/>
    <w:rsid w:val="00471815"/>
    <w:rsid w:val="0047216B"/>
    <w:rsid w:val="004724C7"/>
    <w:rsid w:val="00473DDF"/>
    <w:rsid w:val="004746C7"/>
    <w:rsid w:val="00475C05"/>
    <w:rsid w:val="004767FA"/>
    <w:rsid w:val="00476A67"/>
    <w:rsid w:val="00476BD1"/>
    <w:rsid w:val="00477C10"/>
    <w:rsid w:val="00480221"/>
    <w:rsid w:val="0048050F"/>
    <w:rsid w:val="004808D1"/>
    <w:rsid w:val="00480ED8"/>
    <w:rsid w:val="004817D8"/>
    <w:rsid w:val="00481A6F"/>
    <w:rsid w:val="00481DBA"/>
    <w:rsid w:val="004822B0"/>
    <w:rsid w:val="00482394"/>
    <w:rsid w:val="004825A9"/>
    <w:rsid w:val="00482C38"/>
    <w:rsid w:val="0048318B"/>
    <w:rsid w:val="004836C8"/>
    <w:rsid w:val="0048396C"/>
    <w:rsid w:val="00483DCB"/>
    <w:rsid w:val="00483F7A"/>
    <w:rsid w:val="004844F9"/>
    <w:rsid w:val="00484B64"/>
    <w:rsid w:val="00485855"/>
    <w:rsid w:val="00485962"/>
    <w:rsid w:val="00485D37"/>
    <w:rsid w:val="004870C3"/>
    <w:rsid w:val="00490D19"/>
    <w:rsid w:val="00491D9A"/>
    <w:rsid w:val="00492074"/>
    <w:rsid w:val="00492831"/>
    <w:rsid w:val="00492895"/>
    <w:rsid w:val="00492A26"/>
    <w:rsid w:val="00492DFD"/>
    <w:rsid w:val="004936F6"/>
    <w:rsid w:val="00493A1B"/>
    <w:rsid w:val="00493C1D"/>
    <w:rsid w:val="00493F02"/>
    <w:rsid w:val="00494B9F"/>
    <w:rsid w:val="00494F8A"/>
    <w:rsid w:val="00495166"/>
    <w:rsid w:val="00495703"/>
    <w:rsid w:val="0049587B"/>
    <w:rsid w:val="00495CDC"/>
    <w:rsid w:val="00495F49"/>
    <w:rsid w:val="004963CA"/>
    <w:rsid w:val="004979F6"/>
    <w:rsid w:val="00497B71"/>
    <w:rsid w:val="004A0CB5"/>
    <w:rsid w:val="004A1227"/>
    <w:rsid w:val="004A1246"/>
    <w:rsid w:val="004A1940"/>
    <w:rsid w:val="004A367A"/>
    <w:rsid w:val="004A3ADD"/>
    <w:rsid w:val="004A3B9B"/>
    <w:rsid w:val="004A40C9"/>
    <w:rsid w:val="004A4C9C"/>
    <w:rsid w:val="004A55B0"/>
    <w:rsid w:val="004A5822"/>
    <w:rsid w:val="004A5CA1"/>
    <w:rsid w:val="004A621F"/>
    <w:rsid w:val="004A72F9"/>
    <w:rsid w:val="004A739F"/>
    <w:rsid w:val="004B00A1"/>
    <w:rsid w:val="004B0637"/>
    <w:rsid w:val="004B109E"/>
    <w:rsid w:val="004B1149"/>
    <w:rsid w:val="004B1461"/>
    <w:rsid w:val="004B1A60"/>
    <w:rsid w:val="004B1A92"/>
    <w:rsid w:val="004B1C13"/>
    <w:rsid w:val="004B1DC8"/>
    <w:rsid w:val="004B23DD"/>
    <w:rsid w:val="004B26A5"/>
    <w:rsid w:val="004B2703"/>
    <w:rsid w:val="004B28A6"/>
    <w:rsid w:val="004B2A8B"/>
    <w:rsid w:val="004B420B"/>
    <w:rsid w:val="004B4495"/>
    <w:rsid w:val="004B479A"/>
    <w:rsid w:val="004B4F1B"/>
    <w:rsid w:val="004B55F5"/>
    <w:rsid w:val="004B613D"/>
    <w:rsid w:val="004B6327"/>
    <w:rsid w:val="004B71F1"/>
    <w:rsid w:val="004B7405"/>
    <w:rsid w:val="004B7791"/>
    <w:rsid w:val="004B7DB5"/>
    <w:rsid w:val="004C00E0"/>
    <w:rsid w:val="004C06BF"/>
    <w:rsid w:val="004C100F"/>
    <w:rsid w:val="004C1331"/>
    <w:rsid w:val="004C17CB"/>
    <w:rsid w:val="004C240A"/>
    <w:rsid w:val="004C3A52"/>
    <w:rsid w:val="004C4778"/>
    <w:rsid w:val="004C4BA1"/>
    <w:rsid w:val="004C55A4"/>
    <w:rsid w:val="004C587A"/>
    <w:rsid w:val="004C5EBE"/>
    <w:rsid w:val="004C6D25"/>
    <w:rsid w:val="004C70A0"/>
    <w:rsid w:val="004D189D"/>
    <w:rsid w:val="004D18F2"/>
    <w:rsid w:val="004D1989"/>
    <w:rsid w:val="004D1E67"/>
    <w:rsid w:val="004D22C8"/>
    <w:rsid w:val="004D24F8"/>
    <w:rsid w:val="004D27DA"/>
    <w:rsid w:val="004D2C5E"/>
    <w:rsid w:val="004D3180"/>
    <w:rsid w:val="004D329F"/>
    <w:rsid w:val="004D3CBA"/>
    <w:rsid w:val="004D43A3"/>
    <w:rsid w:val="004D46AA"/>
    <w:rsid w:val="004D5BAC"/>
    <w:rsid w:val="004E19ED"/>
    <w:rsid w:val="004E1D9B"/>
    <w:rsid w:val="004E27B2"/>
    <w:rsid w:val="004E2DE9"/>
    <w:rsid w:val="004E30E9"/>
    <w:rsid w:val="004E3238"/>
    <w:rsid w:val="004E326D"/>
    <w:rsid w:val="004E367B"/>
    <w:rsid w:val="004E526E"/>
    <w:rsid w:val="004E56F7"/>
    <w:rsid w:val="004E62E5"/>
    <w:rsid w:val="004E6536"/>
    <w:rsid w:val="004E6D35"/>
    <w:rsid w:val="004E6ECF"/>
    <w:rsid w:val="004E70F0"/>
    <w:rsid w:val="004E72DF"/>
    <w:rsid w:val="004F1995"/>
    <w:rsid w:val="004F19BF"/>
    <w:rsid w:val="004F2EAB"/>
    <w:rsid w:val="004F322E"/>
    <w:rsid w:val="004F3C5C"/>
    <w:rsid w:val="004F3E1C"/>
    <w:rsid w:val="004F40B3"/>
    <w:rsid w:val="004F4975"/>
    <w:rsid w:val="004F4BE4"/>
    <w:rsid w:val="004F55EE"/>
    <w:rsid w:val="004F61AA"/>
    <w:rsid w:val="004F7219"/>
    <w:rsid w:val="004F7973"/>
    <w:rsid w:val="004F7F82"/>
    <w:rsid w:val="005004CB"/>
    <w:rsid w:val="00500FB6"/>
    <w:rsid w:val="0050123E"/>
    <w:rsid w:val="00501849"/>
    <w:rsid w:val="0050195A"/>
    <w:rsid w:val="00501999"/>
    <w:rsid w:val="00502186"/>
    <w:rsid w:val="005028C2"/>
    <w:rsid w:val="00502A32"/>
    <w:rsid w:val="00502C78"/>
    <w:rsid w:val="00503463"/>
    <w:rsid w:val="0050353A"/>
    <w:rsid w:val="00503BB2"/>
    <w:rsid w:val="00503C43"/>
    <w:rsid w:val="0050412D"/>
    <w:rsid w:val="00505D51"/>
    <w:rsid w:val="00505EB8"/>
    <w:rsid w:val="005060D0"/>
    <w:rsid w:val="005104B9"/>
    <w:rsid w:val="00511CFD"/>
    <w:rsid w:val="0051233A"/>
    <w:rsid w:val="00512342"/>
    <w:rsid w:val="0051396A"/>
    <w:rsid w:val="005145B7"/>
    <w:rsid w:val="00514C0C"/>
    <w:rsid w:val="005161F7"/>
    <w:rsid w:val="005161FB"/>
    <w:rsid w:val="005176E6"/>
    <w:rsid w:val="0051783C"/>
    <w:rsid w:val="00517A56"/>
    <w:rsid w:val="00520945"/>
    <w:rsid w:val="00520BF2"/>
    <w:rsid w:val="00520D5E"/>
    <w:rsid w:val="005227B9"/>
    <w:rsid w:val="00522E90"/>
    <w:rsid w:val="00523C20"/>
    <w:rsid w:val="00524268"/>
    <w:rsid w:val="0052436F"/>
    <w:rsid w:val="00524B3C"/>
    <w:rsid w:val="00524D8F"/>
    <w:rsid w:val="00525A0E"/>
    <w:rsid w:val="00525D60"/>
    <w:rsid w:val="00525FC8"/>
    <w:rsid w:val="00526DFA"/>
    <w:rsid w:val="00527029"/>
    <w:rsid w:val="00527126"/>
    <w:rsid w:val="005323F6"/>
    <w:rsid w:val="0053511D"/>
    <w:rsid w:val="00535FDD"/>
    <w:rsid w:val="00536359"/>
    <w:rsid w:val="005366BC"/>
    <w:rsid w:val="00536B8F"/>
    <w:rsid w:val="00536C4F"/>
    <w:rsid w:val="00536D28"/>
    <w:rsid w:val="0053777A"/>
    <w:rsid w:val="00537874"/>
    <w:rsid w:val="0054090B"/>
    <w:rsid w:val="00540E1C"/>
    <w:rsid w:val="0054157A"/>
    <w:rsid w:val="0054189C"/>
    <w:rsid w:val="00541A56"/>
    <w:rsid w:val="00542242"/>
    <w:rsid w:val="00542C0D"/>
    <w:rsid w:val="00542E7A"/>
    <w:rsid w:val="00542FB3"/>
    <w:rsid w:val="0054321C"/>
    <w:rsid w:val="00543B18"/>
    <w:rsid w:val="00543F04"/>
    <w:rsid w:val="00543F78"/>
    <w:rsid w:val="005445A6"/>
    <w:rsid w:val="0054477E"/>
    <w:rsid w:val="0054571A"/>
    <w:rsid w:val="005460D0"/>
    <w:rsid w:val="0054616D"/>
    <w:rsid w:val="0054688A"/>
    <w:rsid w:val="00546CA0"/>
    <w:rsid w:val="00547C39"/>
    <w:rsid w:val="00547E0A"/>
    <w:rsid w:val="005502E4"/>
    <w:rsid w:val="0055034C"/>
    <w:rsid w:val="00550F54"/>
    <w:rsid w:val="0055116C"/>
    <w:rsid w:val="00551B43"/>
    <w:rsid w:val="00552E2A"/>
    <w:rsid w:val="0055451E"/>
    <w:rsid w:val="00554527"/>
    <w:rsid w:val="005546DD"/>
    <w:rsid w:val="00554E72"/>
    <w:rsid w:val="005557C9"/>
    <w:rsid w:val="00555910"/>
    <w:rsid w:val="00555CD3"/>
    <w:rsid w:val="00555F0C"/>
    <w:rsid w:val="00556878"/>
    <w:rsid w:val="00556D51"/>
    <w:rsid w:val="00557868"/>
    <w:rsid w:val="00557CC7"/>
    <w:rsid w:val="00557FAE"/>
    <w:rsid w:val="0056009F"/>
    <w:rsid w:val="005602DC"/>
    <w:rsid w:val="005614D8"/>
    <w:rsid w:val="00563103"/>
    <w:rsid w:val="00563BC7"/>
    <w:rsid w:val="00563DC6"/>
    <w:rsid w:val="00563E82"/>
    <w:rsid w:val="00564CCF"/>
    <w:rsid w:val="00564FC7"/>
    <w:rsid w:val="005654D2"/>
    <w:rsid w:val="00566782"/>
    <w:rsid w:val="00567057"/>
    <w:rsid w:val="005673E9"/>
    <w:rsid w:val="00567847"/>
    <w:rsid w:val="00567E9F"/>
    <w:rsid w:val="00570552"/>
    <w:rsid w:val="00571732"/>
    <w:rsid w:val="005719EA"/>
    <w:rsid w:val="0057298C"/>
    <w:rsid w:val="00572CC9"/>
    <w:rsid w:val="005733D5"/>
    <w:rsid w:val="0057503C"/>
    <w:rsid w:val="00576870"/>
    <w:rsid w:val="00576AED"/>
    <w:rsid w:val="00580095"/>
    <w:rsid w:val="00581ED8"/>
    <w:rsid w:val="00581F93"/>
    <w:rsid w:val="005820C4"/>
    <w:rsid w:val="00582176"/>
    <w:rsid w:val="00582200"/>
    <w:rsid w:val="00582988"/>
    <w:rsid w:val="00582FAC"/>
    <w:rsid w:val="005831AD"/>
    <w:rsid w:val="00583975"/>
    <w:rsid w:val="00584538"/>
    <w:rsid w:val="0058463A"/>
    <w:rsid w:val="0058519E"/>
    <w:rsid w:val="005851B6"/>
    <w:rsid w:val="00585A85"/>
    <w:rsid w:val="005863D7"/>
    <w:rsid w:val="00586519"/>
    <w:rsid w:val="00586E83"/>
    <w:rsid w:val="005879B0"/>
    <w:rsid w:val="00591130"/>
    <w:rsid w:val="005917ED"/>
    <w:rsid w:val="00591BA0"/>
    <w:rsid w:val="00591F2C"/>
    <w:rsid w:val="0059227D"/>
    <w:rsid w:val="00592853"/>
    <w:rsid w:val="00593963"/>
    <w:rsid w:val="005941B4"/>
    <w:rsid w:val="00594258"/>
    <w:rsid w:val="0059434E"/>
    <w:rsid w:val="005943FA"/>
    <w:rsid w:val="00594827"/>
    <w:rsid w:val="00594883"/>
    <w:rsid w:val="005950FE"/>
    <w:rsid w:val="005956C2"/>
    <w:rsid w:val="00595AFC"/>
    <w:rsid w:val="00596325"/>
    <w:rsid w:val="00596B04"/>
    <w:rsid w:val="00596B29"/>
    <w:rsid w:val="00596D42"/>
    <w:rsid w:val="00596E1E"/>
    <w:rsid w:val="005972CF"/>
    <w:rsid w:val="00597587"/>
    <w:rsid w:val="005A00E1"/>
    <w:rsid w:val="005A149E"/>
    <w:rsid w:val="005A1AD8"/>
    <w:rsid w:val="005A2462"/>
    <w:rsid w:val="005A24CE"/>
    <w:rsid w:val="005A2AA6"/>
    <w:rsid w:val="005A4C62"/>
    <w:rsid w:val="005A582F"/>
    <w:rsid w:val="005A5AE5"/>
    <w:rsid w:val="005A5DF9"/>
    <w:rsid w:val="005A662F"/>
    <w:rsid w:val="005A7507"/>
    <w:rsid w:val="005A779B"/>
    <w:rsid w:val="005A7BFF"/>
    <w:rsid w:val="005A7EC8"/>
    <w:rsid w:val="005B0572"/>
    <w:rsid w:val="005B12FD"/>
    <w:rsid w:val="005B2ADB"/>
    <w:rsid w:val="005B35C5"/>
    <w:rsid w:val="005B4066"/>
    <w:rsid w:val="005B41B5"/>
    <w:rsid w:val="005B42F1"/>
    <w:rsid w:val="005B491A"/>
    <w:rsid w:val="005B554F"/>
    <w:rsid w:val="005B58B5"/>
    <w:rsid w:val="005B5AA9"/>
    <w:rsid w:val="005B60B4"/>
    <w:rsid w:val="005B62F9"/>
    <w:rsid w:val="005B6DC4"/>
    <w:rsid w:val="005B6E0F"/>
    <w:rsid w:val="005B6E31"/>
    <w:rsid w:val="005B70D7"/>
    <w:rsid w:val="005B732C"/>
    <w:rsid w:val="005B75CE"/>
    <w:rsid w:val="005B75F4"/>
    <w:rsid w:val="005B7729"/>
    <w:rsid w:val="005B7CB1"/>
    <w:rsid w:val="005C021C"/>
    <w:rsid w:val="005C0C25"/>
    <w:rsid w:val="005C1090"/>
    <w:rsid w:val="005C1DB6"/>
    <w:rsid w:val="005C29DE"/>
    <w:rsid w:val="005C2B1D"/>
    <w:rsid w:val="005C40B5"/>
    <w:rsid w:val="005C4FB0"/>
    <w:rsid w:val="005C5321"/>
    <w:rsid w:val="005C5B5D"/>
    <w:rsid w:val="005C5E00"/>
    <w:rsid w:val="005C64A8"/>
    <w:rsid w:val="005C7838"/>
    <w:rsid w:val="005D0D07"/>
    <w:rsid w:val="005D0DB9"/>
    <w:rsid w:val="005D121B"/>
    <w:rsid w:val="005D14ED"/>
    <w:rsid w:val="005D3F63"/>
    <w:rsid w:val="005D4C63"/>
    <w:rsid w:val="005D4F45"/>
    <w:rsid w:val="005D52A1"/>
    <w:rsid w:val="005D53FE"/>
    <w:rsid w:val="005D5AEF"/>
    <w:rsid w:val="005D5EED"/>
    <w:rsid w:val="005D6E03"/>
    <w:rsid w:val="005D764C"/>
    <w:rsid w:val="005D7891"/>
    <w:rsid w:val="005E002A"/>
    <w:rsid w:val="005E038F"/>
    <w:rsid w:val="005E151F"/>
    <w:rsid w:val="005E19CB"/>
    <w:rsid w:val="005E1AB7"/>
    <w:rsid w:val="005E1C47"/>
    <w:rsid w:val="005E2C7E"/>
    <w:rsid w:val="005E2DAE"/>
    <w:rsid w:val="005E34D1"/>
    <w:rsid w:val="005E3770"/>
    <w:rsid w:val="005E44EF"/>
    <w:rsid w:val="005E56C5"/>
    <w:rsid w:val="005E6316"/>
    <w:rsid w:val="005E6A79"/>
    <w:rsid w:val="005E7219"/>
    <w:rsid w:val="005E7730"/>
    <w:rsid w:val="005E79CD"/>
    <w:rsid w:val="005E7D1E"/>
    <w:rsid w:val="005F0214"/>
    <w:rsid w:val="005F0684"/>
    <w:rsid w:val="005F151A"/>
    <w:rsid w:val="005F167C"/>
    <w:rsid w:val="005F17B3"/>
    <w:rsid w:val="005F2054"/>
    <w:rsid w:val="005F2078"/>
    <w:rsid w:val="005F276A"/>
    <w:rsid w:val="005F2D1E"/>
    <w:rsid w:val="005F3421"/>
    <w:rsid w:val="005F3D0D"/>
    <w:rsid w:val="005F50B4"/>
    <w:rsid w:val="005F52C2"/>
    <w:rsid w:val="005F57F4"/>
    <w:rsid w:val="005F5E09"/>
    <w:rsid w:val="005F5F1C"/>
    <w:rsid w:val="005F668F"/>
    <w:rsid w:val="005F6CBE"/>
    <w:rsid w:val="005F71A5"/>
    <w:rsid w:val="005F73CD"/>
    <w:rsid w:val="005F7584"/>
    <w:rsid w:val="0060029E"/>
    <w:rsid w:val="006010A3"/>
    <w:rsid w:val="006010DE"/>
    <w:rsid w:val="00601EB7"/>
    <w:rsid w:val="00603DBE"/>
    <w:rsid w:val="00603EBB"/>
    <w:rsid w:val="006041B7"/>
    <w:rsid w:val="006042AE"/>
    <w:rsid w:val="006042C8"/>
    <w:rsid w:val="006047F2"/>
    <w:rsid w:val="00604959"/>
    <w:rsid w:val="00604E75"/>
    <w:rsid w:val="00605118"/>
    <w:rsid w:val="00605279"/>
    <w:rsid w:val="006058D3"/>
    <w:rsid w:val="00605B34"/>
    <w:rsid w:val="00605E1A"/>
    <w:rsid w:val="00606323"/>
    <w:rsid w:val="00606538"/>
    <w:rsid w:val="006068D2"/>
    <w:rsid w:val="006071DE"/>
    <w:rsid w:val="00607BF2"/>
    <w:rsid w:val="00607CB2"/>
    <w:rsid w:val="00610182"/>
    <w:rsid w:val="0061126A"/>
    <w:rsid w:val="00611E7C"/>
    <w:rsid w:val="00611F04"/>
    <w:rsid w:val="0061208C"/>
    <w:rsid w:val="00612338"/>
    <w:rsid w:val="00612923"/>
    <w:rsid w:val="00613172"/>
    <w:rsid w:val="00613AFC"/>
    <w:rsid w:val="00614056"/>
    <w:rsid w:val="00614679"/>
    <w:rsid w:val="00614CDB"/>
    <w:rsid w:val="00614D8A"/>
    <w:rsid w:val="00614FDD"/>
    <w:rsid w:val="00615137"/>
    <w:rsid w:val="0061570E"/>
    <w:rsid w:val="0061707E"/>
    <w:rsid w:val="00617267"/>
    <w:rsid w:val="00620C16"/>
    <w:rsid w:val="00620E4A"/>
    <w:rsid w:val="00620F98"/>
    <w:rsid w:val="006214E5"/>
    <w:rsid w:val="0062155F"/>
    <w:rsid w:val="00621668"/>
    <w:rsid w:val="00621EF0"/>
    <w:rsid w:val="0062279C"/>
    <w:rsid w:val="006227B2"/>
    <w:rsid w:val="00622D32"/>
    <w:rsid w:val="00623B36"/>
    <w:rsid w:val="006246C4"/>
    <w:rsid w:val="00624942"/>
    <w:rsid w:val="00624CB0"/>
    <w:rsid w:val="0062593D"/>
    <w:rsid w:val="00625C4F"/>
    <w:rsid w:val="006269CF"/>
    <w:rsid w:val="0063090B"/>
    <w:rsid w:val="00630B1C"/>
    <w:rsid w:val="00631109"/>
    <w:rsid w:val="00631222"/>
    <w:rsid w:val="00631CDA"/>
    <w:rsid w:val="00631CFF"/>
    <w:rsid w:val="00632465"/>
    <w:rsid w:val="006324D4"/>
    <w:rsid w:val="006326A7"/>
    <w:rsid w:val="006336D6"/>
    <w:rsid w:val="00633EB5"/>
    <w:rsid w:val="00634436"/>
    <w:rsid w:val="006350CB"/>
    <w:rsid w:val="00635267"/>
    <w:rsid w:val="0063597A"/>
    <w:rsid w:val="006370D8"/>
    <w:rsid w:val="006370F9"/>
    <w:rsid w:val="006377F1"/>
    <w:rsid w:val="0063783A"/>
    <w:rsid w:val="006413E1"/>
    <w:rsid w:val="006420EA"/>
    <w:rsid w:val="00642651"/>
    <w:rsid w:val="00642BC1"/>
    <w:rsid w:val="0064333D"/>
    <w:rsid w:val="0064376A"/>
    <w:rsid w:val="00644356"/>
    <w:rsid w:val="006447FC"/>
    <w:rsid w:val="00644A23"/>
    <w:rsid w:val="00644EF9"/>
    <w:rsid w:val="00646424"/>
    <w:rsid w:val="00646D1E"/>
    <w:rsid w:val="0064717D"/>
    <w:rsid w:val="00647723"/>
    <w:rsid w:val="006509F9"/>
    <w:rsid w:val="00650C40"/>
    <w:rsid w:val="00650D5C"/>
    <w:rsid w:val="006513B9"/>
    <w:rsid w:val="00651D4B"/>
    <w:rsid w:val="00652190"/>
    <w:rsid w:val="006538C0"/>
    <w:rsid w:val="006556FF"/>
    <w:rsid w:val="006557F6"/>
    <w:rsid w:val="00657198"/>
    <w:rsid w:val="006573D7"/>
    <w:rsid w:val="00657788"/>
    <w:rsid w:val="00657AD3"/>
    <w:rsid w:val="00657C3B"/>
    <w:rsid w:val="0066069E"/>
    <w:rsid w:val="00660B54"/>
    <w:rsid w:val="00661151"/>
    <w:rsid w:val="00661866"/>
    <w:rsid w:val="00663566"/>
    <w:rsid w:val="00663D54"/>
    <w:rsid w:val="00663F48"/>
    <w:rsid w:val="00663F9B"/>
    <w:rsid w:val="006640AF"/>
    <w:rsid w:val="00664A53"/>
    <w:rsid w:val="00665AAF"/>
    <w:rsid w:val="006665E4"/>
    <w:rsid w:val="0066730D"/>
    <w:rsid w:val="00667616"/>
    <w:rsid w:val="00667ADD"/>
    <w:rsid w:val="00667C85"/>
    <w:rsid w:val="0067014F"/>
    <w:rsid w:val="00670612"/>
    <w:rsid w:val="00670D87"/>
    <w:rsid w:val="00670D90"/>
    <w:rsid w:val="0067276F"/>
    <w:rsid w:val="00672C3D"/>
    <w:rsid w:val="006733EE"/>
    <w:rsid w:val="0067362D"/>
    <w:rsid w:val="00674DEE"/>
    <w:rsid w:val="006751C2"/>
    <w:rsid w:val="00675362"/>
    <w:rsid w:val="0067591D"/>
    <w:rsid w:val="00675C94"/>
    <w:rsid w:val="00676D3B"/>
    <w:rsid w:val="00676F40"/>
    <w:rsid w:val="0067712F"/>
    <w:rsid w:val="006775A0"/>
    <w:rsid w:val="00680D81"/>
    <w:rsid w:val="00681589"/>
    <w:rsid w:val="006815D8"/>
    <w:rsid w:val="00681DA6"/>
    <w:rsid w:val="00681F8D"/>
    <w:rsid w:val="0068261D"/>
    <w:rsid w:val="00682B47"/>
    <w:rsid w:val="00682EA5"/>
    <w:rsid w:val="00683BAD"/>
    <w:rsid w:val="00683D10"/>
    <w:rsid w:val="0068463E"/>
    <w:rsid w:val="00684C10"/>
    <w:rsid w:val="00684CAC"/>
    <w:rsid w:val="00684EA7"/>
    <w:rsid w:val="0068510E"/>
    <w:rsid w:val="00685589"/>
    <w:rsid w:val="0068572D"/>
    <w:rsid w:val="00686625"/>
    <w:rsid w:val="00687341"/>
    <w:rsid w:val="00687752"/>
    <w:rsid w:val="006904F8"/>
    <w:rsid w:val="00690C83"/>
    <w:rsid w:val="0069147B"/>
    <w:rsid w:val="006916E2"/>
    <w:rsid w:val="00691792"/>
    <w:rsid w:val="00691B4A"/>
    <w:rsid w:val="00691E67"/>
    <w:rsid w:val="0069204B"/>
    <w:rsid w:val="00692C61"/>
    <w:rsid w:val="00692FAF"/>
    <w:rsid w:val="006934B6"/>
    <w:rsid w:val="00693CA9"/>
    <w:rsid w:val="00693E5B"/>
    <w:rsid w:val="006949F0"/>
    <w:rsid w:val="006950E2"/>
    <w:rsid w:val="006956E5"/>
    <w:rsid w:val="00695B06"/>
    <w:rsid w:val="006969D1"/>
    <w:rsid w:val="00696C3E"/>
    <w:rsid w:val="00696DE7"/>
    <w:rsid w:val="00696FF3"/>
    <w:rsid w:val="00697597"/>
    <w:rsid w:val="006A0865"/>
    <w:rsid w:val="006A4069"/>
    <w:rsid w:val="006A4CCF"/>
    <w:rsid w:val="006A4FAF"/>
    <w:rsid w:val="006A5D71"/>
    <w:rsid w:val="006A5EB0"/>
    <w:rsid w:val="006A62FC"/>
    <w:rsid w:val="006A70AC"/>
    <w:rsid w:val="006B0CAD"/>
    <w:rsid w:val="006B121D"/>
    <w:rsid w:val="006B1D1D"/>
    <w:rsid w:val="006B3A4A"/>
    <w:rsid w:val="006B44CB"/>
    <w:rsid w:val="006B4956"/>
    <w:rsid w:val="006B4DAF"/>
    <w:rsid w:val="006B5477"/>
    <w:rsid w:val="006B6727"/>
    <w:rsid w:val="006B6DE4"/>
    <w:rsid w:val="006B7118"/>
    <w:rsid w:val="006B7465"/>
    <w:rsid w:val="006B7E38"/>
    <w:rsid w:val="006C00B7"/>
    <w:rsid w:val="006C011D"/>
    <w:rsid w:val="006C05E9"/>
    <w:rsid w:val="006C06B4"/>
    <w:rsid w:val="006C0D16"/>
    <w:rsid w:val="006C2ACC"/>
    <w:rsid w:val="006C3B7C"/>
    <w:rsid w:val="006C55F3"/>
    <w:rsid w:val="006C5D00"/>
    <w:rsid w:val="006C5E51"/>
    <w:rsid w:val="006C738B"/>
    <w:rsid w:val="006C7E10"/>
    <w:rsid w:val="006D012D"/>
    <w:rsid w:val="006D071E"/>
    <w:rsid w:val="006D0B41"/>
    <w:rsid w:val="006D14B9"/>
    <w:rsid w:val="006D171B"/>
    <w:rsid w:val="006D2033"/>
    <w:rsid w:val="006D2235"/>
    <w:rsid w:val="006D25CA"/>
    <w:rsid w:val="006D340F"/>
    <w:rsid w:val="006D3A51"/>
    <w:rsid w:val="006D4EFC"/>
    <w:rsid w:val="006D4FA3"/>
    <w:rsid w:val="006D53BE"/>
    <w:rsid w:val="006D59C5"/>
    <w:rsid w:val="006D5F8D"/>
    <w:rsid w:val="006D69F9"/>
    <w:rsid w:val="006E01E9"/>
    <w:rsid w:val="006E0C7C"/>
    <w:rsid w:val="006E14A5"/>
    <w:rsid w:val="006E14F3"/>
    <w:rsid w:val="006E1A38"/>
    <w:rsid w:val="006E1F1B"/>
    <w:rsid w:val="006E249E"/>
    <w:rsid w:val="006E2BEE"/>
    <w:rsid w:val="006E2D0B"/>
    <w:rsid w:val="006E2DCF"/>
    <w:rsid w:val="006E31BC"/>
    <w:rsid w:val="006E3659"/>
    <w:rsid w:val="006E3B45"/>
    <w:rsid w:val="006E3D19"/>
    <w:rsid w:val="006E3D24"/>
    <w:rsid w:val="006E3DC7"/>
    <w:rsid w:val="006E441E"/>
    <w:rsid w:val="006E4464"/>
    <w:rsid w:val="006E4F12"/>
    <w:rsid w:val="006E548E"/>
    <w:rsid w:val="006E562C"/>
    <w:rsid w:val="006E564A"/>
    <w:rsid w:val="006E5A3D"/>
    <w:rsid w:val="006E5C47"/>
    <w:rsid w:val="006E6804"/>
    <w:rsid w:val="006E6A46"/>
    <w:rsid w:val="006E73F2"/>
    <w:rsid w:val="006F1175"/>
    <w:rsid w:val="006F15D4"/>
    <w:rsid w:val="006F1698"/>
    <w:rsid w:val="006F1B43"/>
    <w:rsid w:val="006F1E3F"/>
    <w:rsid w:val="006F3EC3"/>
    <w:rsid w:val="006F41B5"/>
    <w:rsid w:val="006F4DD8"/>
    <w:rsid w:val="006F55BC"/>
    <w:rsid w:val="006F600C"/>
    <w:rsid w:val="006F6059"/>
    <w:rsid w:val="006F757F"/>
    <w:rsid w:val="006F7AA0"/>
    <w:rsid w:val="006F7F3C"/>
    <w:rsid w:val="007005A3"/>
    <w:rsid w:val="00700A52"/>
    <w:rsid w:val="00700BF0"/>
    <w:rsid w:val="00700CE9"/>
    <w:rsid w:val="00700D2D"/>
    <w:rsid w:val="00700DE3"/>
    <w:rsid w:val="007012BC"/>
    <w:rsid w:val="0070133E"/>
    <w:rsid w:val="00703481"/>
    <w:rsid w:val="00703C4C"/>
    <w:rsid w:val="00704460"/>
    <w:rsid w:val="00704A31"/>
    <w:rsid w:val="00704B36"/>
    <w:rsid w:val="00704C25"/>
    <w:rsid w:val="00705D6C"/>
    <w:rsid w:val="007066EB"/>
    <w:rsid w:val="00706772"/>
    <w:rsid w:val="00706A0C"/>
    <w:rsid w:val="0071066A"/>
    <w:rsid w:val="00710888"/>
    <w:rsid w:val="00712627"/>
    <w:rsid w:val="00712BA1"/>
    <w:rsid w:val="00714723"/>
    <w:rsid w:val="007147F5"/>
    <w:rsid w:val="007152C5"/>
    <w:rsid w:val="0071540D"/>
    <w:rsid w:val="00715618"/>
    <w:rsid w:val="00716C53"/>
    <w:rsid w:val="00716CEF"/>
    <w:rsid w:val="0071721A"/>
    <w:rsid w:val="00717D91"/>
    <w:rsid w:val="007200AB"/>
    <w:rsid w:val="0072067C"/>
    <w:rsid w:val="00720E13"/>
    <w:rsid w:val="00721AF2"/>
    <w:rsid w:val="007224A4"/>
    <w:rsid w:val="00723278"/>
    <w:rsid w:val="00723AAA"/>
    <w:rsid w:val="00723ED8"/>
    <w:rsid w:val="00724074"/>
    <w:rsid w:val="007249DE"/>
    <w:rsid w:val="00725C6E"/>
    <w:rsid w:val="007267F3"/>
    <w:rsid w:val="007275DB"/>
    <w:rsid w:val="00727B6D"/>
    <w:rsid w:val="00730801"/>
    <w:rsid w:val="00730F80"/>
    <w:rsid w:val="007310CA"/>
    <w:rsid w:val="00731619"/>
    <w:rsid w:val="0073186F"/>
    <w:rsid w:val="007319F9"/>
    <w:rsid w:val="00732248"/>
    <w:rsid w:val="007329AD"/>
    <w:rsid w:val="00732FA2"/>
    <w:rsid w:val="0073319F"/>
    <w:rsid w:val="00733B48"/>
    <w:rsid w:val="007344BA"/>
    <w:rsid w:val="00734B2A"/>
    <w:rsid w:val="00734B4F"/>
    <w:rsid w:val="00735B78"/>
    <w:rsid w:val="00735DFE"/>
    <w:rsid w:val="00735E6D"/>
    <w:rsid w:val="00735F89"/>
    <w:rsid w:val="007364C1"/>
    <w:rsid w:val="0073651C"/>
    <w:rsid w:val="0073652B"/>
    <w:rsid w:val="0073696C"/>
    <w:rsid w:val="00736E60"/>
    <w:rsid w:val="007377D4"/>
    <w:rsid w:val="0073781E"/>
    <w:rsid w:val="00737D41"/>
    <w:rsid w:val="00737F7C"/>
    <w:rsid w:val="007401A0"/>
    <w:rsid w:val="007404C8"/>
    <w:rsid w:val="00740B31"/>
    <w:rsid w:val="00741001"/>
    <w:rsid w:val="00741212"/>
    <w:rsid w:val="00741B4E"/>
    <w:rsid w:val="00741C6A"/>
    <w:rsid w:val="00741E13"/>
    <w:rsid w:val="00742026"/>
    <w:rsid w:val="0074283F"/>
    <w:rsid w:val="00742948"/>
    <w:rsid w:val="00743985"/>
    <w:rsid w:val="00743BB6"/>
    <w:rsid w:val="00743DCB"/>
    <w:rsid w:val="0074419E"/>
    <w:rsid w:val="007441B8"/>
    <w:rsid w:val="00744CD7"/>
    <w:rsid w:val="00744D8D"/>
    <w:rsid w:val="007457F4"/>
    <w:rsid w:val="00745882"/>
    <w:rsid w:val="00746201"/>
    <w:rsid w:val="007466E5"/>
    <w:rsid w:val="007505AA"/>
    <w:rsid w:val="0075106C"/>
    <w:rsid w:val="007515F3"/>
    <w:rsid w:val="00751922"/>
    <w:rsid w:val="007522FF"/>
    <w:rsid w:val="00752D45"/>
    <w:rsid w:val="00753739"/>
    <w:rsid w:val="00754702"/>
    <w:rsid w:val="007553B0"/>
    <w:rsid w:val="007556D1"/>
    <w:rsid w:val="00755807"/>
    <w:rsid w:val="00755A02"/>
    <w:rsid w:val="00755EAA"/>
    <w:rsid w:val="00755FDE"/>
    <w:rsid w:val="007565E3"/>
    <w:rsid w:val="007566C4"/>
    <w:rsid w:val="00756F20"/>
    <w:rsid w:val="007571A3"/>
    <w:rsid w:val="007571B6"/>
    <w:rsid w:val="0075739E"/>
    <w:rsid w:val="00760E10"/>
    <w:rsid w:val="00760E7C"/>
    <w:rsid w:val="00760E96"/>
    <w:rsid w:val="00760F41"/>
    <w:rsid w:val="0076172A"/>
    <w:rsid w:val="0076190B"/>
    <w:rsid w:val="00761F0D"/>
    <w:rsid w:val="007628BE"/>
    <w:rsid w:val="00763AA9"/>
    <w:rsid w:val="00763FFB"/>
    <w:rsid w:val="00764098"/>
    <w:rsid w:val="0076416E"/>
    <w:rsid w:val="00764310"/>
    <w:rsid w:val="00764595"/>
    <w:rsid w:val="00764694"/>
    <w:rsid w:val="0076616A"/>
    <w:rsid w:val="007667E8"/>
    <w:rsid w:val="00766DC0"/>
    <w:rsid w:val="007673E7"/>
    <w:rsid w:val="007674FF"/>
    <w:rsid w:val="00767CA1"/>
    <w:rsid w:val="00770337"/>
    <w:rsid w:val="00770946"/>
    <w:rsid w:val="00770C94"/>
    <w:rsid w:val="00771035"/>
    <w:rsid w:val="007711EB"/>
    <w:rsid w:val="007716D1"/>
    <w:rsid w:val="007719A6"/>
    <w:rsid w:val="007719B3"/>
    <w:rsid w:val="007726C1"/>
    <w:rsid w:val="00773FD8"/>
    <w:rsid w:val="00775109"/>
    <w:rsid w:val="0077559F"/>
    <w:rsid w:val="00775C8C"/>
    <w:rsid w:val="00775E78"/>
    <w:rsid w:val="00775F74"/>
    <w:rsid w:val="007769AF"/>
    <w:rsid w:val="007773C0"/>
    <w:rsid w:val="007776BF"/>
    <w:rsid w:val="007811F9"/>
    <w:rsid w:val="007815DF"/>
    <w:rsid w:val="00781927"/>
    <w:rsid w:val="007823A2"/>
    <w:rsid w:val="007858B4"/>
    <w:rsid w:val="00785974"/>
    <w:rsid w:val="0078652A"/>
    <w:rsid w:val="007865B9"/>
    <w:rsid w:val="007878F9"/>
    <w:rsid w:val="00787C85"/>
    <w:rsid w:val="00787F69"/>
    <w:rsid w:val="00791881"/>
    <w:rsid w:val="00791A75"/>
    <w:rsid w:val="007921AD"/>
    <w:rsid w:val="0079225F"/>
    <w:rsid w:val="00793AA1"/>
    <w:rsid w:val="00793C25"/>
    <w:rsid w:val="00793EC5"/>
    <w:rsid w:val="00795068"/>
    <w:rsid w:val="007955F1"/>
    <w:rsid w:val="0079591A"/>
    <w:rsid w:val="00796074"/>
    <w:rsid w:val="007963A8"/>
    <w:rsid w:val="00796C56"/>
    <w:rsid w:val="00797449"/>
    <w:rsid w:val="0079750C"/>
    <w:rsid w:val="00797B72"/>
    <w:rsid w:val="007A0053"/>
    <w:rsid w:val="007A0E0C"/>
    <w:rsid w:val="007A142C"/>
    <w:rsid w:val="007A1914"/>
    <w:rsid w:val="007A1BDA"/>
    <w:rsid w:val="007A1D4B"/>
    <w:rsid w:val="007A1E7F"/>
    <w:rsid w:val="007A260F"/>
    <w:rsid w:val="007A2840"/>
    <w:rsid w:val="007A296F"/>
    <w:rsid w:val="007A2A91"/>
    <w:rsid w:val="007A39E5"/>
    <w:rsid w:val="007A4040"/>
    <w:rsid w:val="007A410D"/>
    <w:rsid w:val="007A5386"/>
    <w:rsid w:val="007A5B38"/>
    <w:rsid w:val="007A746E"/>
    <w:rsid w:val="007B032E"/>
    <w:rsid w:val="007B07CF"/>
    <w:rsid w:val="007B0875"/>
    <w:rsid w:val="007B1EB4"/>
    <w:rsid w:val="007B2426"/>
    <w:rsid w:val="007B2976"/>
    <w:rsid w:val="007B2CAB"/>
    <w:rsid w:val="007B3189"/>
    <w:rsid w:val="007B367D"/>
    <w:rsid w:val="007B3EF3"/>
    <w:rsid w:val="007B4751"/>
    <w:rsid w:val="007B4766"/>
    <w:rsid w:val="007B4B62"/>
    <w:rsid w:val="007B5A43"/>
    <w:rsid w:val="007B5ABC"/>
    <w:rsid w:val="007B5D7E"/>
    <w:rsid w:val="007B64C7"/>
    <w:rsid w:val="007B6FA4"/>
    <w:rsid w:val="007B6FE7"/>
    <w:rsid w:val="007B740A"/>
    <w:rsid w:val="007C02DD"/>
    <w:rsid w:val="007C0A71"/>
    <w:rsid w:val="007C0FD7"/>
    <w:rsid w:val="007C1171"/>
    <w:rsid w:val="007C1469"/>
    <w:rsid w:val="007C14C5"/>
    <w:rsid w:val="007C151F"/>
    <w:rsid w:val="007C18EF"/>
    <w:rsid w:val="007C436F"/>
    <w:rsid w:val="007C4632"/>
    <w:rsid w:val="007C58B5"/>
    <w:rsid w:val="007C5A8B"/>
    <w:rsid w:val="007C6EC1"/>
    <w:rsid w:val="007C770A"/>
    <w:rsid w:val="007C7B42"/>
    <w:rsid w:val="007D0DD0"/>
    <w:rsid w:val="007D1053"/>
    <w:rsid w:val="007D10B8"/>
    <w:rsid w:val="007D14AF"/>
    <w:rsid w:val="007D1772"/>
    <w:rsid w:val="007D1822"/>
    <w:rsid w:val="007D35C2"/>
    <w:rsid w:val="007D36B4"/>
    <w:rsid w:val="007D3D98"/>
    <w:rsid w:val="007D4C12"/>
    <w:rsid w:val="007D4D05"/>
    <w:rsid w:val="007D5EE2"/>
    <w:rsid w:val="007D65A1"/>
    <w:rsid w:val="007D6EFF"/>
    <w:rsid w:val="007E0051"/>
    <w:rsid w:val="007E05CF"/>
    <w:rsid w:val="007E0FD9"/>
    <w:rsid w:val="007E1E5C"/>
    <w:rsid w:val="007E2151"/>
    <w:rsid w:val="007E242E"/>
    <w:rsid w:val="007E29EF"/>
    <w:rsid w:val="007E2B8D"/>
    <w:rsid w:val="007E3886"/>
    <w:rsid w:val="007E443B"/>
    <w:rsid w:val="007E4B1E"/>
    <w:rsid w:val="007E6272"/>
    <w:rsid w:val="007E65EA"/>
    <w:rsid w:val="007E6A73"/>
    <w:rsid w:val="007E7512"/>
    <w:rsid w:val="007E7B00"/>
    <w:rsid w:val="007F0AC2"/>
    <w:rsid w:val="007F0C68"/>
    <w:rsid w:val="007F18F9"/>
    <w:rsid w:val="007F2312"/>
    <w:rsid w:val="007F2501"/>
    <w:rsid w:val="007F257F"/>
    <w:rsid w:val="007F2BAA"/>
    <w:rsid w:val="007F39F1"/>
    <w:rsid w:val="007F46CF"/>
    <w:rsid w:val="007F4C9A"/>
    <w:rsid w:val="007F4E63"/>
    <w:rsid w:val="007F5349"/>
    <w:rsid w:val="007F564A"/>
    <w:rsid w:val="007F58B8"/>
    <w:rsid w:val="007F6390"/>
    <w:rsid w:val="007F6BD5"/>
    <w:rsid w:val="007F6C2B"/>
    <w:rsid w:val="007F7020"/>
    <w:rsid w:val="007F7C85"/>
    <w:rsid w:val="007F7DCF"/>
    <w:rsid w:val="007F7E73"/>
    <w:rsid w:val="008000CF"/>
    <w:rsid w:val="0080018F"/>
    <w:rsid w:val="00800574"/>
    <w:rsid w:val="008007C9"/>
    <w:rsid w:val="00801649"/>
    <w:rsid w:val="00801B42"/>
    <w:rsid w:val="00802645"/>
    <w:rsid w:val="00802D84"/>
    <w:rsid w:val="00803C91"/>
    <w:rsid w:val="00803EDA"/>
    <w:rsid w:val="00804006"/>
    <w:rsid w:val="008041DB"/>
    <w:rsid w:val="0080424F"/>
    <w:rsid w:val="008050CA"/>
    <w:rsid w:val="008058F8"/>
    <w:rsid w:val="00806349"/>
    <w:rsid w:val="00807E69"/>
    <w:rsid w:val="00810027"/>
    <w:rsid w:val="0081039D"/>
    <w:rsid w:val="00810F65"/>
    <w:rsid w:val="008116CD"/>
    <w:rsid w:val="00811968"/>
    <w:rsid w:val="00811A16"/>
    <w:rsid w:val="008127D9"/>
    <w:rsid w:val="00812C42"/>
    <w:rsid w:val="0081338B"/>
    <w:rsid w:val="008133A7"/>
    <w:rsid w:val="008133FF"/>
    <w:rsid w:val="008134B5"/>
    <w:rsid w:val="008141EF"/>
    <w:rsid w:val="00814801"/>
    <w:rsid w:val="008156D8"/>
    <w:rsid w:val="00816DD1"/>
    <w:rsid w:val="00817284"/>
    <w:rsid w:val="0081799C"/>
    <w:rsid w:val="00817AFD"/>
    <w:rsid w:val="0082073C"/>
    <w:rsid w:val="0082089F"/>
    <w:rsid w:val="008208BF"/>
    <w:rsid w:val="00821146"/>
    <w:rsid w:val="0082116E"/>
    <w:rsid w:val="00821279"/>
    <w:rsid w:val="0082136C"/>
    <w:rsid w:val="00821705"/>
    <w:rsid w:val="00821DF3"/>
    <w:rsid w:val="008224F6"/>
    <w:rsid w:val="008226A3"/>
    <w:rsid w:val="00822D9A"/>
    <w:rsid w:val="00822E16"/>
    <w:rsid w:val="00822E3A"/>
    <w:rsid w:val="0082394C"/>
    <w:rsid w:val="008246D6"/>
    <w:rsid w:val="00824AD5"/>
    <w:rsid w:val="00825CF2"/>
    <w:rsid w:val="00825DBE"/>
    <w:rsid w:val="00825F2A"/>
    <w:rsid w:val="00826172"/>
    <w:rsid w:val="008269F3"/>
    <w:rsid w:val="00827121"/>
    <w:rsid w:val="00827287"/>
    <w:rsid w:val="008274F2"/>
    <w:rsid w:val="00827751"/>
    <w:rsid w:val="00827A8C"/>
    <w:rsid w:val="00827AAD"/>
    <w:rsid w:val="00827DCA"/>
    <w:rsid w:val="00830218"/>
    <w:rsid w:val="0083182E"/>
    <w:rsid w:val="00831CEC"/>
    <w:rsid w:val="008341FB"/>
    <w:rsid w:val="00836003"/>
    <w:rsid w:val="00836442"/>
    <w:rsid w:val="00836647"/>
    <w:rsid w:val="00837B2D"/>
    <w:rsid w:val="008411E7"/>
    <w:rsid w:val="00841503"/>
    <w:rsid w:val="008415A8"/>
    <w:rsid w:val="00841A71"/>
    <w:rsid w:val="00842B0A"/>
    <w:rsid w:val="00842DC2"/>
    <w:rsid w:val="008433D7"/>
    <w:rsid w:val="00843645"/>
    <w:rsid w:val="00843835"/>
    <w:rsid w:val="008440C5"/>
    <w:rsid w:val="00845778"/>
    <w:rsid w:val="00845FF3"/>
    <w:rsid w:val="00846497"/>
    <w:rsid w:val="008464D9"/>
    <w:rsid w:val="00846A52"/>
    <w:rsid w:val="00847E1C"/>
    <w:rsid w:val="00847F52"/>
    <w:rsid w:val="00850BAF"/>
    <w:rsid w:val="00850C87"/>
    <w:rsid w:val="00850D2E"/>
    <w:rsid w:val="008511C2"/>
    <w:rsid w:val="008512C6"/>
    <w:rsid w:val="008516B3"/>
    <w:rsid w:val="008528DA"/>
    <w:rsid w:val="008537DC"/>
    <w:rsid w:val="008538B8"/>
    <w:rsid w:val="00853A8B"/>
    <w:rsid w:val="00853E57"/>
    <w:rsid w:val="00854272"/>
    <w:rsid w:val="00854E76"/>
    <w:rsid w:val="00855050"/>
    <w:rsid w:val="008557E7"/>
    <w:rsid w:val="008562A2"/>
    <w:rsid w:val="00856651"/>
    <w:rsid w:val="008569DA"/>
    <w:rsid w:val="00857511"/>
    <w:rsid w:val="00857C7B"/>
    <w:rsid w:val="00857E7D"/>
    <w:rsid w:val="00860484"/>
    <w:rsid w:val="00860881"/>
    <w:rsid w:val="00861BCD"/>
    <w:rsid w:val="00862442"/>
    <w:rsid w:val="0086285B"/>
    <w:rsid w:val="00862B6F"/>
    <w:rsid w:val="00863723"/>
    <w:rsid w:val="00863D52"/>
    <w:rsid w:val="00863EC5"/>
    <w:rsid w:val="00864FC0"/>
    <w:rsid w:val="0086542B"/>
    <w:rsid w:val="008655BD"/>
    <w:rsid w:val="0086587D"/>
    <w:rsid w:val="00865966"/>
    <w:rsid w:val="00866193"/>
    <w:rsid w:val="0086635F"/>
    <w:rsid w:val="00866874"/>
    <w:rsid w:val="008677A8"/>
    <w:rsid w:val="00867809"/>
    <w:rsid w:val="00867C8E"/>
    <w:rsid w:val="00867DDA"/>
    <w:rsid w:val="00871331"/>
    <w:rsid w:val="0087185B"/>
    <w:rsid w:val="00871D21"/>
    <w:rsid w:val="00871DD6"/>
    <w:rsid w:val="008720C6"/>
    <w:rsid w:val="00873261"/>
    <w:rsid w:val="008732FA"/>
    <w:rsid w:val="00873FE0"/>
    <w:rsid w:val="0087422D"/>
    <w:rsid w:val="00874D6F"/>
    <w:rsid w:val="00875206"/>
    <w:rsid w:val="0087525D"/>
    <w:rsid w:val="00875DBC"/>
    <w:rsid w:val="00876D6A"/>
    <w:rsid w:val="00876E1E"/>
    <w:rsid w:val="00877003"/>
    <w:rsid w:val="008772BF"/>
    <w:rsid w:val="0087746B"/>
    <w:rsid w:val="00877916"/>
    <w:rsid w:val="008804B8"/>
    <w:rsid w:val="0088122F"/>
    <w:rsid w:val="008812BB"/>
    <w:rsid w:val="008817B1"/>
    <w:rsid w:val="00881E99"/>
    <w:rsid w:val="00882365"/>
    <w:rsid w:val="0088266C"/>
    <w:rsid w:val="00882681"/>
    <w:rsid w:val="00882C5B"/>
    <w:rsid w:val="0088310F"/>
    <w:rsid w:val="00883539"/>
    <w:rsid w:val="008841A7"/>
    <w:rsid w:val="008842E2"/>
    <w:rsid w:val="00885444"/>
    <w:rsid w:val="008860C3"/>
    <w:rsid w:val="0088681C"/>
    <w:rsid w:val="00887412"/>
    <w:rsid w:val="00887613"/>
    <w:rsid w:val="00890522"/>
    <w:rsid w:val="00890623"/>
    <w:rsid w:val="00890988"/>
    <w:rsid w:val="008916CC"/>
    <w:rsid w:val="00892363"/>
    <w:rsid w:val="00892AD0"/>
    <w:rsid w:val="00892B45"/>
    <w:rsid w:val="00893B89"/>
    <w:rsid w:val="00893DFD"/>
    <w:rsid w:val="00894884"/>
    <w:rsid w:val="00895475"/>
    <w:rsid w:val="008959D8"/>
    <w:rsid w:val="00895B07"/>
    <w:rsid w:val="00895D19"/>
    <w:rsid w:val="00896C2A"/>
    <w:rsid w:val="00896C40"/>
    <w:rsid w:val="00896F2D"/>
    <w:rsid w:val="008974ED"/>
    <w:rsid w:val="00897BE4"/>
    <w:rsid w:val="008A0C60"/>
    <w:rsid w:val="008A2D19"/>
    <w:rsid w:val="008A2D2C"/>
    <w:rsid w:val="008A3ED3"/>
    <w:rsid w:val="008A465A"/>
    <w:rsid w:val="008A57B0"/>
    <w:rsid w:val="008A57ED"/>
    <w:rsid w:val="008A58C7"/>
    <w:rsid w:val="008A5CB0"/>
    <w:rsid w:val="008A657D"/>
    <w:rsid w:val="008A6A61"/>
    <w:rsid w:val="008A6F69"/>
    <w:rsid w:val="008A7EB3"/>
    <w:rsid w:val="008B06DA"/>
    <w:rsid w:val="008B1588"/>
    <w:rsid w:val="008B1AEE"/>
    <w:rsid w:val="008B2EF6"/>
    <w:rsid w:val="008B316C"/>
    <w:rsid w:val="008B339B"/>
    <w:rsid w:val="008B3988"/>
    <w:rsid w:val="008B41A7"/>
    <w:rsid w:val="008B5BCF"/>
    <w:rsid w:val="008B65B1"/>
    <w:rsid w:val="008B6607"/>
    <w:rsid w:val="008B6669"/>
    <w:rsid w:val="008B6D10"/>
    <w:rsid w:val="008B6EBC"/>
    <w:rsid w:val="008B726F"/>
    <w:rsid w:val="008B73A5"/>
    <w:rsid w:val="008B75C6"/>
    <w:rsid w:val="008B7618"/>
    <w:rsid w:val="008B77D5"/>
    <w:rsid w:val="008B782F"/>
    <w:rsid w:val="008B7ACC"/>
    <w:rsid w:val="008C27B7"/>
    <w:rsid w:val="008C297D"/>
    <w:rsid w:val="008C437C"/>
    <w:rsid w:val="008C48B5"/>
    <w:rsid w:val="008C493E"/>
    <w:rsid w:val="008C49B0"/>
    <w:rsid w:val="008C4AD1"/>
    <w:rsid w:val="008C53C4"/>
    <w:rsid w:val="008C5B15"/>
    <w:rsid w:val="008C6431"/>
    <w:rsid w:val="008C6D6C"/>
    <w:rsid w:val="008C78A2"/>
    <w:rsid w:val="008C7DBF"/>
    <w:rsid w:val="008D0194"/>
    <w:rsid w:val="008D07EC"/>
    <w:rsid w:val="008D092E"/>
    <w:rsid w:val="008D0A14"/>
    <w:rsid w:val="008D0ABA"/>
    <w:rsid w:val="008D11AA"/>
    <w:rsid w:val="008D2211"/>
    <w:rsid w:val="008D2B01"/>
    <w:rsid w:val="008D41DB"/>
    <w:rsid w:val="008D6A3D"/>
    <w:rsid w:val="008D6E60"/>
    <w:rsid w:val="008D6FA2"/>
    <w:rsid w:val="008D709D"/>
    <w:rsid w:val="008D767B"/>
    <w:rsid w:val="008D7F9D"/>
    <w:rsid w:val="008E0157"/>
    <w:rsid w:val="008E0579"/>
    <w:rsid w:val="008E0D6A"/>
    <w:rsid w:val="008E10D8"/>
    <w:rsid w:val="008E1142"/>
    <w:rsid w:val="008E1449"/>
    <w:rsid w:val="008E2176"/>
    <w:rsid w:val="008E2F93"/>
    <w:rsid w:val="008E3669"/>
    <w:rsid w:val="008E36DE"/>
    <w:rsid w:val="008E36FA"/>
    <w:rsid w:val="008E3744"/>
    <w:rsid w:val="008E38E5"/>
    <w:rsid w:val="008E3B95"/>
    <w:rsid w:val="008E3F2D"/>
    <w:rsid w:val="008E42AE"/>
    <w:rsid w:val="008E49D7"/>
    <w:rsid w:val="008E4B84"/>
    <w:rsid w:val="008E4F2C"/>
    <w:rsid w:val="008E584D"/>
    <w:rsid w:val="008E5E1B"/>
    <w:rsid w:val="008E63A6"/>
    <w:rsid w:val="008E6B15"/>
    <w:rsid w:val="008E79AA"/>
    <w:rsid w:val="008F0822"/>
    <w:rsid w:val="008F112D"/>
    <w:rsid w:val="008F11DC"/>
    <w:rsid w:val="008F13AC"/>
    <w:rsid w:val="008F1D43"/>
    <w:rsid w:val="008F2A69"/>
    <w:rsid w:val="008F38E9"/>
    <w:rsid w:val="008F3927"/>
    <w:rsid w:val="008F3BB0"/>
    <w:rsid w:val="008F3CC0"/>
    <w:rsid w:val="008F47B4"/>
    <w:rsid w:val="008F50D8"/>
    <w:rsid w:val="008F5515"/>
    <w:rsid w:val="008F5627"/>
    <w:rsid w:val="008F5E1D"/>
    <w:rsid w:val="008F630F"/>
    <w:rsid w:val="008F6383"/>
    <w:rsid w:val="008F697F"/>
    <w:rsid w:val="008F6E13"/>
    <w:rsid w:val="008F70E0"/>
    <w:rsid w:val="008F71C2"/>
    <w:rsid w:val="008F71F2"/>
    <w:rsid w:val="008F7334"/>
    <w:rsid w:val="008F7D03"/>
    <w:rsid w:val="00900DA4"/>
    <w:rsid w:val="00900DCA"/>
    <w:rsid w:val="009037F1"/>
    <w:rsid w:val="00903B2E"/>
    <w:rsid w:val="0090482F"/>
    <w:rsid w:val="009049F3"/>
    <w:rsid w:val="00906305"/>
    <w:rsid w:val="009066D1"/>
    <w:rsid w:val="00906C96"/>
    <w:rsid w:val="00907A2B"/>
    <w:rsid w:val="0091127D"/>
    <w:rsid w:val="009114FD"/>
    <w:rsid w:val="00912022"/>
    <w:rsid w:val="00912129"/>
    <w:rsid w:val="00912CFC"/>
    <w:rsid w:val="00913133"/>
    <w:rsid w:val="00913341"/>
    <w:rsid w:val="009134CE"/>
    <w:rsid w:val="0091353B"/>
    <w:rsid w:val="00913F31"/>
    <w:rsid w:val="009154C3"/>
    <w:rsid w:val="009155F4"/>
    <w:rsid w:val="00915607"/>
    <w:rsid w:val="0091583A"/>
    <w:rsid w:val="00916A8E"/>
    <w:rsid w:val="00916DB8"/>
    <w:rsid w:val="0091757B"/>
    <w:rsid w:val="00917649"/>
    <w:rsid w:val="00917AEE"/>
    <w:rsid w:val="00921034"/>
    <w:rsid w:val="0092130E"/>
    <w:rsid w:val="00921A5B"/>
    <w:rsid w:val="00921B20"/>
    <w:rsid w:val="00922068"/>
    <w:rsid w:val="009221B0"/>
    <w:rsid w:val="00922F59"/>
    <w:rsid w:val="00922FC3"/>
    <w:rsid w:val="009234DF"/>
    <w:rsid w:val="009249AF"/>
    <w:rsid w:val="00924AB3"/>
    <w:rsid w:val="00925333"/>
    <w:rsid w:val="00925A4D"/>
    <w:rsid w:val="00925B48"/>
    <w:rsid w:val="00925E18"/>
    <w:rsid w:val="00925F46"/>
    <w:rsid w:val="00927702"/>
    <w:rsid w:val="009278A3"/>
    <w:rsid w:val="0093016E"/>
    <w:rsid w:val="009303FE"/>
    <w:rsid w:val="00931337"/>
    <w:rsid w:val="009326B9"/>
    <w:rsid w:val="0093328C"/>
    <w:rsid w:val="00933F61"/>
    <w:rsid w:val="00933F6C"/>
    <w:rsid w:val="009347C7"/>
    <w:rsid w:val="00935086"/>
    <w:rsid w:val="00936531"/>
    <w:rsid w:val="00937675"/>
    <w:rsid w:val="00937CF3"/>
    <w:rsid w:val="00940495"/>
    <w:rsid w:val="0094076F"/>
    <w:rsid w:val="009418C3"/>
    <w:rsid w:val="00941E1A"/>
    <w:rsid w:val="009426B3"/>
    <w:rsid w:val="0094344A"/>
    <w:rsid w:val="00943706"/>
    <w:rsid w:val="00943E29"/>
    <w:rsid w:val="009442BF"/>
    <w:rsid w:val="00945B0A"/>
    <w:rsid w:val="00946145"/>
    <w:rsid w:val="00946BCF"/>
    <w:rsid w:val="00946D0E"/>
    <w:rsid w:val="00947DFD"/>
    <w:rsid w:val="009505D1"/>
    <w:rsid w:val="009508AC"/>
    <w:rsid w:val="00950E4E"/>
    <w:rsid w:val="00951939"/>
    <w:rsid w:val="009522BE"/>
    <w:rsid w:val="00952639"/>
    <w:rsid w:val="00954058"/>
    <w:rsid w:val="0095432C"/>
    <w:rsid w:val="00954D6F"/>
    <w:rsid w:val="00955DC9"/>
    <w:rsid w:val="00956182"/>
    <w:rsid w:val="009566CC"/>
    <w:rsid w:val="00956A4D"/>
    <w:rsid w:val="00960DE5"/>
    <w:rsid w:val="00960F7C"/>
    <w:rsid w:val="00961788"/>
    <w:rsid w:val="009622D8"/>
    <w:rsid w:val="009623D4"/>
    <w:rsid w:val="00962B95"/>
    <w:rsid w:val="00962CE4"/>
    <w:rsid w:val="00963999"/>
    <w:rsid w:val="00963BC8"/>
    <w:rsid w:val="00964650"/>
    <w:rsid w:val="00965984"/>
    <w:rsid w:val="009669EA"/>
    <w:rsid w:val="00966C98"/>
    <w:rsid w:val="009701ED"/>
    <w:rsid w:val="00970BEC"/>
    <w:rsid w:val="00971A49"/>
    <w:rsid w:val="00971AED"/>
    <w:rsid w:val="00971DEF"/>
    <w:rsid w:val="009724F9"/>
    <w:rsid w:val="00972CB2"/>
    <w:rsid w:val="00973063"/>
    <w:rsid w:val="00973369"/>
    <w:rsid w:val="00973591"/>
    <w:rsid w:val="00974234"/>
    <w:rsid w:val="009747A2"/>
    <w:rsid w:val="00974B23"/>
    <w:rsid w:val="00974C7F"/>
    <w:rsid w:val="009753FC"/>
    <w:rsid w:val="0097563C"/>
    <w:rsid w:val="00976B18"/>
    <w:rsid w:val="00976DE4"/>
    <w:rsid w:val="00977245"/>
    <w:rsid w:val="00977644"/>
    <w:rsid w:val="00977BF6"/>
    <w:rsid w:val="00980442"/>
    <w:rsid w:val="0098047E"/>
    <w:rsid w:val="009814D1"/>
    <w:rsid w:val="009824EF"/>
    <w:rsid w:val="0098257C"/>
    <w:rsid w:val="0098285C"/>
    <w:rsid w:val="00982C48"/>
    <w:rsid w:val="00984B01"/>
    <w:rsid w:val="00985BB7"/>
    <w:rsid w:val="00986696"/>
    <w:rsid w:val="00986DEE"/>
    <w:rsid w:val="00986E41"/>
    <w:rsid w:val="009871FF"/>
    <w:rsid w:val="009901E2"/>
    <w:rsid w:val="0099130F"/>
    <w:rsid w:val="0099145F"/>
    <w:rsid w:val="00991640"/>
    <w:rsid w:val="00991FE3"/>
    <w:rsid w:val="00992060"/>
    <w:rsid w:val="0099218E"/>
    <w:rsid w:val="00992358"/>
    <w:rsid w:val="00992660"/>
    <w:rsid w:val="00992B99"/>
    <w:rsid w:val="00992FDD"/>
    <w:rsid w:val="00995607"/>
    <w:rsid w:val="00995DD6"/>
    <w:rsid w:val="009962C4"/>
    <w:rsid w:val="00996392"/>
    <w:rsid w:val="0099676C"/>
    <w:rsid w:val="009A075D"/>
    <w:rsid w:val="009A075F"/>
    <w:rsid w:val="009A0B2A"/>
    <w:rsid w:val="009A15C2"/>
    <w:rsid w:val="009A15D7"/>
    <w:rsid w:val="009A19AD"/>
    <w:rsid w:val="009A30D0"/>
    <w:rsid w:val="009A33BB"/>
    <w:rsid w:val="009A6882"/>
    <w:rsid w:val="009A6891"/>
    <w:rsid w:val="009A7064"/>
    <w:rsid w:val="009B0810"/>
    <w:rsid w:val="009B1806"/>
    <w:rsid w:val="009B194D"/>
    <w:rsid w:val="009B1BF0"/>
    <w:rsid w:val="009B24F9"/>
    <w:rsid w:val="009B27F8"/>
    <w:rsid w:val="009B3444"/>
    <w:rsid w:val="009B3CDF"/>
    <w:rsid w:val="009B4736"/>
    <w:rsid w:val="009B5149"/>
    <w:rsid w:val="009B6060"/>
    <w:rsid w:val="009B687D"/>
    <w:rsid w:val="009B6E5F"/>
    <w:rsid w:val="009B70CA"/>
    <w:rsid w:val="009B7752"/>
    <w:rsid w:val="009B790D"/>
    <w:rsid w:val="009B7CC5"/>
    <w:rsid w:val="009C0690"/>
    <w:rsid w:val="009C0C78"/>
    <w:rsid w:val="009C147A"/>
    <w:rsid w:val="009C183D"/>
    <w:rsid w:val="009C28FC"/>
    <w:rsid w:val="009C2EDA"/>
    <w:rsid w:val="009C49EB"/>
    <w:rsid w:val="009C4B35"/>
    <w:rsid w:val="009C53E6"/>
    <w:rsid w:val="009C5923"/>
    <w:rsid w:val="009C5956"/>
    <w:rsid w:val="009C66C9"/>
    <w:rsid w:val="009C6D50"/>
    <w:rsid w:val="009C772D"/>
    <w:rsid w:val="009D0889"/>
    <w:rsid w:val="009D0EDB"/>
    <w:rsid w:val="009D1705"/>
    <w:rsid w:val="009D1A3A"/>
    <w:rsid w:val="009D213B"/>
    <w:rsid w:val="009D2263"/>
    <w:rsid w:val="009D2B93"/>
    <w:rsid w:val="009D365D"/>
    <w:rsid w:val="009D4482"/>
    <w:rsid w:val="009D540E"/>
    <w:rsid w:val="009D54D0"/>
    <w:rsid w:val="009D5E5E"/>
    <w:rsid w:val="009D70E5"/>
    <w:rsid w:val="009D77FD"/>
    <w:rsid w:val="009E08B2"/>
    <w:rsid w:val="009E0A64"/>
    <w:rsid w:val="009E0B67"/>
    <w:rsid w:val="009E0F24"/>
    <w:rsid w:val="009E0F38"/>
    <w:rsid w:val="009E0F9A"/>
    <w:rsid w:val="009E18F2"/>
    <w:rsid w:val="009E1EE0"/>
    <w:rsid w:val="009E26E5"/>
    <w:rsid w:val="009E29BF"/>
    <w:rsid w:val="009E2A3B"/>
    <w:rsid w:val="009E2D6B"/>
    <w:rsid w:val="009E330C"/>
    <w:rsid w:val="009E3683"/>
    <w:rsid w:val="009E3D50"/>
    <w:rsid w:val="009E4ACF"/>
    <w:rsid w:val="009E50CD"/>
    <w:rsid w:val="009E52DE"/>
    <w:rsid w:val="009E5D5A"/>
    <w:rsid w:val="009E5DAE"/>
    <w:rsid w:val="009E61B2"/>
    <w:rsid w:val="009E651C"/>
    <w:rsid w:val="009E7001"/>
    <w:rsid w:val="009E7E9A"/>
    <w:rsid w:val="009F2712"/>
    <w:rsid w:val="009F319E"/>
    <w:rsid w:val="009F33C6"/>
    <w:rsid w:val="009F3725"/>
    <w:rsid w:val="009F3B68"/>
    <w:rsid w:val="009F514B"/>
    <w:rsid w:val="009F5780"/>
    <w:rsid w:val="009F6481"/>
    <w:rsid w:val="009F6738"/>
    <w:rsid w:val="009F773A"/>
    <w:rsid w:val="00A001C2"/>
    <w:rsid w:val="00A005C4"/>
    <w:rsid w:val="00A008D5"/>
    <w:rsid w:val="00A013F6"/>
    <w:rsid w:val="00A015BD"/>
    <w:rsid w:val="00A01B62"/>
    <w:rsid w:val="00A0224A"/>
    <w:rsid w:val="00A02299"/>
    <w:rsid w:val="00A02329"/>
    <w:rsid w:val="00A02B68"/>
    <w:rsid w:val="00A02DE9"/>
    <w:rsid w:val="00A03AFD"/>
    <w:rsid w:val="00A0435B"/>
    <w:rsid w:val="00A056AE"/>
    <w:rsid w:val="00A05C21"/>
    <w:rsid w:val="00A05F2E"/>
    <w:rsid w:val="00A065DA"/>
    <w:rsid w:val="00A066F3"/>
    <w:rsid w:val="00A07D06"/>
    <w:rsid w:val="00A07D1F"/>
    <w:rsid w:val="00A10007"/>
    <w:rsid w:val="00A100DF"/>
    <w:rsid w:val="00A115BD"/>
    <w:rsid w:val="00A118EA"/>
    <w:rsid w:val="00A11B0A"/>
    <w:rsid w:val="00A11B7F"/>
    <w:rsid w:val="00A12574"/>
    <w:rsid w:val="00A13BF9"/>
    <w:rsid w:val="00A13DF5"/>
    <w:rsid w:val="00A13E74"/>
    <w:rsid w:val="00A145C3"/>
    <w:rsid w:val="00A148E9"/>
    <w:rsid w:val="00A149FB"/>
    <w:rsid w:val="00A14AB5"/>
    <w:rsid w:val="00A14F82"/>
    <w:rsid w:val="00A1614A"/>
    <w:rsid w:val="00A16E64"/>
    <w:rsid w:val="00A16EEB"/>
    <w:rsid w:val="00A17887"/>
    <w:rsid w:val="00A20490"/>
    <w:rsid w:val="00A20924"/>
    <w:rsid w:val="00A209E5"/>
    <w:rsid w:val="00A211ED"/>
    <w:rsid w:val="00A2124A"/>
    <w:rsid w:val="00A21A13"/>
    <w:rsid w:val="00A21F63"/>
    <w:rsid w:val="00A224BF"/>
    <w:rsid w:val="00A2254A"/>
    <w:rsid w:val="00A2282C"/>
    <w:rsid w:val="00A241FF"/>
    <w:rsid w:val="00A247C1"/>
    <w:rsid w:val="00A251B6"/>
    <w:rsid w:val="00A25900"/>
    <w:rsid w:val="00A265EB"/>
    <w:rsid w:val="00A26BBA"/>
    <w:rsid w:val="00A26EDB"/>
    <w:rsid w:val="00A26F2F"/>
    <w:rsid w:val="00A270E3"/>
    <w:rsid w:val="00A30690"/>
    <w:rsid w:val="00A30C93"/>
    <w:rsid w:val="00A30EEC"/>
    <w:rsid w:val="00A311DF"/>
    <w:rsid w:val="00A31C13"/>
    <w:rsid w:val="00A31E60"/>
    <w:rsid w:val="00A32396"/>
    <w:rsid w:val="00A32650"/>
    <w:rsid w:val="00A32A24"/>
    <w:rsid w:val="00A32CAE"/>
    <w:rsid w:val="00A33690"/>
    <w:rsid w:val="00A33964"/>
    <w:rsid w:val="00A33ADC"/>
    <w:rsid w:val="00A33BC7"/>
    <w:rsid w:val="00A34593"/>
    <w:rsid w:val="00A35B64"/>
    <w:rsid w:val="00A36665"/>
    <w:rsid w:val="00A36F9A"/>
    <w:rsid w:val="00A37AF6"/>
    <w:rsid w:val="00A404F5"/>
    <w:rsid w:val="00A40BF3"/>
    <w:rsid w:val="00A40DC5"/>
    <w:rsid w:val="00A41036"/>
    <w:rsid w:val="00A414CB"/>
    <w:rsid w:val="00A41655"/>
    <w:rsid w:val="00A41E7C"/>
    <w:rsid w:val="00A433BC"/>
    <w:rsid w:val="00A43BD7"/>
    <w:rsid w:val="00A44336"/>
    <w:rsid w:val="00A445A4"/>
    <w:rsid w:val="00A44CDF"/>
    <w:rsid w:val="00A4544C"/>
    <w:rsid w:val="00A46253"/>
    <w:rsid w:val="00A46800"/>
    <w:rsid w:val="00A46A80"/>
    <w:rsid w:val="00A470FE"/>
    <w:rsid w:val="00A47DE5"/>
    <w:rsid w:val="00A501ED"/>
    <w:rsid w:val="00A50D50"/>
    <w:rsid w:val="00A51145"/>
    <w:rsid w:val="00A513B7"/>
    <w:rsid w:val="00A5177A"/>
    <w:rsid w:val="00A51D47"/>
    <w:rsid w:val="00A533F5"/>
    <w:rsid w:val="00A54832"/>
    <w:rsid w:val="00A549B8"/>
    <w:rsid w:val="00A549C6"/>
    <w:rsid w:val="00A549F1"/>
    <w:rsid w:val="00A560C7"/>
    <w:rsid w:val="00A562B2"/>
    <w:rsid w:val="00A566D4"/>
    <w:rsid w:val="00A56CB0"/>
    <w:rsid w:val="00A57085"/>
    <w:rsid w:val="00A5722E"/>
    <w:rsid w:val="00A573F9"/>
    <w:rsid w:val="00A60343"/>
    <w:rsid w:val="00A60717"/>
    <w:rsid w:val="00A6087E"/>
    <w:rsid w:val="00A60AD0"/>
    <w:rsid w:val="00A60CDC"/>
    <w:rsid w:val="00A615D0"/>
    <w:rsid w:val="00A620F9"/>
    <w:rsid w:val="00A63BC4"/>
    <w:rsid w:val="00A64561"/>
    <w:rsid w:val="00A658EB"/>
    <w:rsid w:val="00A65A77"/>
    <w:rsid w:val="00A65BD0"/>
    <w:rsid w:val="00A661F3"/>
    <w:rsid w:val="00A66811"/>
    <w:rsid w:val="00A668CA"/>
    <w:rsid w:val="00A66908"/>
    <w:rsid w:val="00A70D0E"/>
    <w:rsid w:val="00A71446"/>
    <w:rsid w:val="00A7238A"/>
    <w:rsid w:val="00A72503"/>
    <w:rsid w:val="00A72532"/>
    <w:rsid w:val="00A73139"/>
    <w:rsid w:val="00A731C1"/>
    <w:rsid w:val="00A73350"/>
    <w:rsid w:val="00A73607"/>
    <w:rsid w:val="00A749E7"/>
    <w:rsid w:val="00A7504A"/>
    <w:rsid w:val="00A752C1"/>
    <w:rsid w:val="00A7532E"/>
    <w:rsid w:val="00A75617"/>
    <w:rsid w:val="00A75ABC"/>
    <w:rsid w:val="00A761D9"/>
    <w:rsid w:val="00A76266"/>
    <w:rsid w:val="00A774EF"/>
    <w:rsid w:val="00A776D6"/>
    <w:rsid w:val="00A7776D"/>
    <w:rsid w:val="00A8119A"/>
    <w:rsid w:val="00A813E1"/>
    <w:rsid w:val="00A821FA"/>
    <w:rsid w:val="00A822C8"/>
    <w:rsid w:val="00A82B53"/>
    <w:rsid w:val="00A84D4F"/>
    <w:rsid w:val="00A8506C"/>
    <w:rsid w:val="00A85171"/>
    <w:rsid w:val="00A85519"/>
    <w:rsid w:val="00A85988"/>
    <w:rsid w:val="00A87727"/>
    <w:rsid w:val="00A87833"/>
    <w:rsid w:val="00A87AF8"/>
    <w:rsid w:val="00A87DD0"/>
    <w:rsid w:val="00A87E96"/>
    <w:rsid w:val="00A87F9B"/>
    <w:rsid w:val="00A907D4"/>
    <w:rsid w:val="00A908BA"/>
    <w:rsid w:val="00A91B74"/>
    <w:rsid w:val="00A92DD1"/>
    <w:rsid w:val="00A938BE"/>
    <w:rsid w:val="00A93A2A"/>
    <w:rsid w:val="00A93B95"/>
    <w:rsid w:val="00A94D07"/>
    <w:rsid w:val="00A94DEC"/>
    <w:rsid w:val="00A94E96"/>
    <w:rsid w:val="00A952FD"/>
    <w:rsid w:val="00A958C8"/>
    <w:rsid w:val="00A96170"/>
    <w:rsid w:val="00A96273"/>
    <w:rsid w:val="00A97637"/>
    <w:rsid w:val="00A97960"/>
    <w:rsid w:val="00A97DA7"/>
    <w:rsid w:val="00AA06ED"/>
    <w:rsid w:val="00AA1286"/>
    <w:rsid w:val="00AA1831"/>
    <w:rsid w:val="00AA1B00"/>
    <w:rsid w:val="00AA2330"/>
    <w:rsid w:val="00AA233E"/>
    <w:rsid w:val="00AA24F0"/>
    <w:rsid w:val="00AA2C1B"/>
    <w:rsid w:val="00AA35C4"/>
    <w:rsid w:val="00AA3AE8"/>
    <w:rsid w:val="00AA3BB7"/>
    <w:rsid w:val="00AA3DF7"/>
    <w:rsid w:val="00AA416B"/>
    <w:rsid w:val="00AA4915"/>
    <w:rsid w:val="00AA4A6C"/>
    <w:rsid w:val="00AA5152"/>
    <w:rsid w:val="00AA5F53"/>
    <w:rsid w:val="00AA6727"/>
    <w:rsid w:val="00AA6EB5"/>
    <w:rsid w:val="00AB02C8"/>
    <w:rsid w:val="00AB0384"/>
    <w:rsid w:val="00AB0F70"/>
    <w:rsid w:val="00AB1213"/>
    <w:rsid w:val="00AB2395"/>
    <w:rsid w:val="00AB25D3"/>
    <w:rsid w:val="00AB2BEF"/>
    <w:rsid w:val="00AB2F6F"/>
    <w:rsid w:val="00AB303E"/>
    <w:rsid w:val="00AB314E"/>
    <w:rsid w:val="00AB3717"/>
    <w:rsid w:val="00AB3869"/>
    <w:rsid w:val="00AB4306"/>
    <w:rsid w:val="00AB4A2F"/>
    <w:rsid w:val="00AB54C6"/>
    <w:rsid w:val="00AB5C85"/>
    <w:rsid w:val="00AB5F25"/>
    <w:rsid w:val="00AB61CB"/>
    <w:rsid w:val="00AB65E6"/>
    <w:rsid w:val="00AB6D20"/>
    <w:rsid w:val="00AB6DAB"/>
    <w:rsid w:val="00AB732C"/>
    <w:rsid w:val="00AB7F8F"/>
    <w:rsid w:val="00AC046D"/>
    <w:rsid w:val="00AC0B2C"/>
    <w:rsid w:val="00AC131C"/>
    <w:rsid w:val="00AC2E1D"/>
    <w:rsid w:val="00AC37C0"/>
    <w:rsid w:val="00AC4EFE"/>
    <w:rsid w:val="00AC55E8"/>
    <w:rsid w:val="00AC57A8"/>
    <w:rsid w:val="00AC5851"/>
    <w:rsid w:val="00AC5B7D"/>
    <w:rsid w:val="00AC6898"/>
    <w:rsid w:val="00AC7C0E"/>
    <w:rsid w:val="00AC7E4C"/>
    <w:rsid w:val="00AD0826"/>
    <w:rsid w:val="00AD09A1"/>
    <w:rsid w:val="00AD10CC"/>
    <w:rsid w:val="00AD145C"/>
    <w:rsid w:val="00AD1557"/>
    <w:rsid w:val="00AD1877"/>
    <w:rsid w:val="00AD1B2C"/>
    <w:rsid w:val="00AD1FAD"/>
    <w:rsid w:val="00AD2859"/>
    <w:rsid w:val="00AD37A2"/>
    <w:rsid w:val="00AD38F2"/>
    <w:rsid w:val="00AD4DAD"/>
    <w:rsid w:val="00AD54A5"/>
    <w:rsid w:val="00AD5778"/>
    <w:rsid w:val="00AD5B19"/>
    <w:rsid w:val="00AD5D96"/>
    <w:rsid w:val="00AD6404"/>
    <w:rsid w:val="00AD664E"/>
    <w:rsid w:val="00AD66C5"/>
    <w:rsid w:val="00AD6C78"/>
    <w:rsid w:val="00AD7295"/>
    <w:rsid w:val="00AD73A6"/>
    <w:rsid w:val="00AD7A4B"/>
    <w:rsid w:val="00AD7EF9"/>
    <w:rsid w:val="00AE019D"/>
    <w:rsid w:val="00AE032C"/>
    <w:rsid w:val="00AE06AB"/>
    <w:rsid w:val="00AE12B5"/>
    <w:rsid w:val="00AE18D0"/>
    <w:rsid w:val="00AE2003"/>
    <w:rsid w:val="00AE2BDA"/>
    <w:rsid w:val="00AE2CA8"/>
    <w:rsid w:val="00AE318A"/>
    <w:rsid w:val="00AE31B8"/>
    <w:rsid w:val="00AE35D4"/>
    <w:rsid w:val="00AE3787"/>
    <w:rsid w:val="00AE3D36"/>
    <w:rsid w:val="00AE3D9A"/>
    <w:rsid w:val="00AE3D9E"/>
    <w:rsid w:val="00AE3DFD"/>
    <w:rsid w:val="00AE4F68"/>
    <w:rsid w:val="00AE5785"/>
    <w:rsid w:val="00AE5DBF"/>
    <w:rsid w:val="00AE6172"/>
    <w:rsid w:val="00AE63A9"/>
    <w:rsid w:val="00AE6810"/>
    <w:rsid w:val="00AE69B6"/>
    <w:rsid w:val="00AE6F32"/>
    <w:rsid w:val="00AE73AF"/>
    <w:rsid w:val="00AE7A92"/>
    <w:rsid w:val="00AE7F67"/>
    <w:rsid w:val="00AF060E"/>
    <w:rsid w:val="00AF0D83"/>
    <w:rsid w:val="00AF188A"/>
    <w:rsid w:val="00AF1B2D"/>
    <w:rsid w:val="00AF260B"/>
    <w:rsid w:val="00AF2E35"/>
    <w:rsid w:val="00AF366D"/>
    <w:rsid w:val="00AF4D11"/>
    <w:rsid w:val="00AF4FC8"/>
    <w:rsid w:val="00AF50AA"/>
    <w:rsid w:val="00AF50ED"/>
    <w:rsid w:val="00AF7338"/>
    <w:rsid w:val="00AF7B5B"/>
    <w:rsid w:val="00B00002"/>
    <w:rsid w:val="00B005C3"/>
    <w:rsid w:val="00B00BB1"/>
    <w:rsid w:val="00B00FCA"/>
    <w:rsid w:val="00B00FD7"/>
    <w:rsid w:val="00B01110"/>
    <w:rsid w:val="00B01565"/>
    <w:rsid w:val="00B01573"/>
    <w:rsid w:val="00B019B4"/>
    <w:rsid w:val="00B02A8F"/>
    <w:rsid w:val="00B03ED0"/>
    <w:rsid w:val="00B03F22"/>
    <w:rsid w:val="00B03FDC"/>
    <w:rsid w:val="00B04CA6"/>
    <w:rsid w:val="00B05273"/>
    <w:rsid w:val="00B05BC9"/>
    <w:rsid w:val="00B07271"/>
    <w:rsid w:val="00B130FC"/>
    <w:rsid w:val="00B1341B"/>
    <w:rsid w:val="00B14005"/>
    <w:rsid w:val="00B143C9"/>
    <w:rsid w:val="00B14596"/>
    <w:rsid w:val="00B157AE"/>
    <w:rsid w:val="00B16DA2"/>
    <w:rsid w:val="00B17B3B"/>
    <w:rsid w:val="00B17C57"/>
    <w:rsid w:val="00B22269"/>
    <w:rsid w:val="00B22CE0"/>
    <w:rsid w:val="00B231D8"/>
    <w:rsid w:val="00B23D6F"/>
    <w:rsid w:val="00B247A1"/>
    <w:rsid w:val="00B24B02"/>
    <w:rsid w:val="00B25707"/>
    <w:rsid w:val="00B25904"/>
    <w:rsid w:val="00B25B7A"/>
    <w:rsid w:val="00B2622F"/>
    <w:rsid w:val="00B27E89"/>
    <w:rsid w:val="00B302F8"/>
    <w:rsid w:val="00B31677"/>
    <w:rsid w:val="00B32BFF"/>
    <w:rsid w:val="00B33C57"/>
    <w:rsid w:val="00B3451D"/>
    <w:rsid w:val="00B349C6"/>
    <w:rsid w:val="00B35057"/>
    <w:rsid w:val="00B35172"/>
    <w:rsid w:val="00B35353"/>
    <w:rsid w:val="00B354E3"/>
    <w:rsid w:val="00B360F4"/>
    <w:rsid w:val="00B36764"/>
    <w:rsid w:val="00B36FE4"/>
    <w:rsid w:val="00B3770E"/>
    <w:rsid w:val="00B3775B"/>
    <w:rsid w:val="00B37BFC"/>
    <w:rsid w:val="00B4004C"/>
    <w:rsid w:val="00B4022C"/>
    <w:rsid w:val="00B404F9"/>
    <w:rsid w:val="00B410AA"/>
    <w:rsid w:val="00B42827"/>
    <w:rsid w:val="00B42BB0"/>
    <w:rsid w:val="00B43751"/>
    <w:rsid w:val="00B43A60"/>
    <w:rsid w:val="00B44C17"/>
    <w:rsid w:val="00B44D2A"/>
    <w:rsid w:val="00B459CB"/>
    <w:rsid w:val="00B45D60"/>
    <w:rsid w:val="00B46552"/>
    <w:rsid w:val="00B46662"/>
    <w:rsid w:val="00B51DE6"/>
    <w:rsid w:val="00B523E3"/>
    <w:rsid w:val="00B52927"/>
    <w:rsid w:val="00B52A16"/>
    <w:rsid w:val="00B52B9D"/>
    <w:rsid w:val="00B52DE1"/>
    <w:rsid w:val="00B52EA3"/>
    <w:rsid w:val="00B52FB5"/>
    <w:rsid w:val="00B53E7A"/>
    <w:rsid w:val="00B552C0"/>
    <w:rsid w:val="00B5581C"/>
    <w:rsid w:val="00B55DF2"/>
    <w:rsid w:val="00B55F21"/>
    <w:rsid w:val="00B567C7"/>
    <w:rsid w:val="00B573C0"/>
    <w:rsid w:val="00B57915"/>
    <w:rsid w:val="00B57A06"/>
    <w:rsid w:val="00B600AC"/>
    <w:rsid w:val="00B600EF"/>
    <w:rsid w:val="00B60956"/>
    <w:rsid w:val="00B60D55"/>
    <w:rsid w:val="00B610ED"/>
    <w:rsid w:val="00B61EA6"/>
    <w:rsid w:val="00B61EEF"/>
    <w:rsid w:val="00B625F7"/>
    <w:rsid w:val="00B6304B"/>
    <w:rsid w:val="00B6353A"/>
    <w:rsid w:val="00B649DA"/>
    <w:rsid w:val="00B6511F"/>
    <w:rsid w:val="00B65E23"/>
    <w:rsid w:val="00B65F81"/>
    <w:rsid w:val="00B667A2"/>
    <w:rsid w:val="00B669FF"/>
    <w:rsid w:val="00B66B7D"/>
    <w:rsid w:val="00B67B0E"/>
    <w:rsid w:val="00B67CC6"/>
    <w:rsid w:val="00B67FBE"/>
    <w:rsid w:val="00B72A7D"/>
    <w:rsid w:val="00B72F81"/>
    <w:rsid w:val="00B7324E"/>
    <w:rsid w:val="00B74414"/>
    <w:rsid w:val="00B74479"/>
    <w:rsid w:val="00B74549"/>
    <w:rsid w:val="00B7462B"/>
    <w:rsid w:val="00B74D2A"/>
    <w:rsid w:val="00B74FD0"/>
    <w:rsid w:val="00B7515D"/>
    <w:rsid w:val="00B753CC"/>
    <w:rsid w:val="00B7550E"/>
    <w:rsid w:val="00B7562E"/>
    <w:rsid w:val="00B759CA"/>
    <w:rsid w:val="00B769D6"/>
    <w:rsid w:val="00B77103"/>
    <w:rsid w:val="00B7779B"/>
    <w:rsid w:val="00B803A2"/>
    <w:rsid w:val="00B811F9"/>
    <w:rsid w:val="00B812F1"/>
    <w:rsid w:val="00B8137A"/>
    <w:rsid w:val="00B82012"/>
    <w:rsid w:val="00B82554"/>
    <w:rsid w:val="00B827B8"/>
    <w:rsid w:val="00B82961"/>
    <w:rsid w:val="00B83187"/>
    <w:rsid w:val="00B831F8"/>
    <w:rsid w:val="00B83E90"/>
    <w:rsid w:val="00B83F52"/>
    <w:rsid w:val="00B8471E"/>
    <w:rsid w:val="00B85B6E"/>
    <w:rsid w:val="00B85D55"/>
    <w:rsid w:val="00B86D6E"/>
    <w:rsid w:val="00B87228"/>
    <w:rsid w:val="00B87533"/>
    <w:rsid w:val="00B90002"/>
    <w:rsid w:val="00B9066C"/>
    <w:rsid w:val="00B90B57"/>
    <w:rsid w:val="00B91E6A"/>
    <w:rsid w:val="00B91F26"/>
    <w:rsid w:val="00B92433"/>
    <w:rsid w:val="00B92698"/>
    <w:rsid w:val="00B926FB"/>
    <w:rsid w:val="00B92A42"/>
    <w:rsid w:val="00B93591"/>
    <w:rsid w:val="00B935EA"/>
    <w:rsid w:val="00B93863"/>
    <w:rsid w:val="00B94813"/>
    <w:rsid w:val="00B94989"/>
    <w:rsid w:val="00B958E1"/>
    <w:rsid w:val="00B958ED"/>
    <w:rsid w:val="00B95AA3"/>
    <w:rsid w:val="00B95AE1"/>
    <w:rsid w:val="00B9663E"/>
    <w:rsid w:val="00B96898"/>
    <w:rsid w:val="00B96F48"/>
    <w:rsid w:val="00BA0049"/>
    <w:rsid w:val="00BA051C"/>
    <w:rsid w:val="00BA0550"/>
    <w:rsid w:val="00BA0CCA"/>
    <w:rsid w:val="00BA132F"/>
    <w:rsid w:val="00BA198F"/>
    <w:rsid w:val="00BA2A11"/>
    <w:rsid w:val="00BA2A79"/>
    <w:rsid w:val="00BA384B"/>
    <w:rsid w:val="00BA3CF8"/>
    <w:rsid w:val="00BA3F6C"/>
    <w:rsid w:val="00BA433C"/>
    <w:rsid w:val="00BA437D"/>
    <w:rsid w:val="00BA4D44"/>
    <w:rsid w:val="00BA5272"/>
    <w:rsid w:val="00BA53AB"/>
    <w:rsid w:val="00BA5CF5"/>
    <w:rsid w:val="00BA6A1C"/>
    <w:rsid w:val="00BA6AC8"/>
    <w:rsid w:val="00BA7203"/>
    <w:rsid w:val="00BA7841"/>
    <w:rsid w:val="00BA7E3F"/>
    <w:rsid w:val="00BB0552"/>
    <w:rsid w:val="00BB0920"/>
    <w:rsid w:val="00BB0C4B"/>
    <w:rsid w:val="00BB118E"/>
    <w:rsid w:val="00BB12A5"/>
    <w:rsid w:val="00BB1A38"/>
    <w:rsid w:val="00BB2112"/>
    <w:rsid w:val="00BB23C9"/>
    <w:rsid w:val="00BB333F"/>
    <w:rsid w:val="00BB3A92"/>
    <w:rsid w:val="00BB533B"/>
    <w:rsid w:val="00BB5862"/>
    <w:rsid w:val="00BB58C6"/>
    <w:rsid w:val="00BB5BB1"/>
    <w:rsid w:val="00BB6045"/>
    <w:rsid w:val="00BB6982"/>
    <w:rsid w:val="00BB6E72"/>
    <w:rsid w:val="00BC00F6"/>
    <w:rsid w:val="00BC01FA"/>
    <w:rsid w:val="00BC02C1"/>
    <w:rsid w:val="00BC0669"/>
    <w:rsid w:val="00BC074E"/>
    <w:rsid w:val="00BC1476"/>
    <w:rsid w:val="00BC286C"/>
    <w:rsid w:val="00BC308A"/>
    <w:rsid w:val="00BC3A6B"/>
    <w:rsid w:val="00BC3A76"/>
    <w:rsid w:val="00BC4181"/>
    <w:rsid w:val="00BC4258"/>
    <w:rsid w:val="00BC5233"/>
    <w:rsid w:val="00BC5358"/>
    <w:rsid w:val="00BC5BD6"/>
    <w:rsid w:val="00BC5C6A"/>
    <w:rsid w:val="00BC7330"/>
    <w:rsid w:val="00BC7B46"/>
    <w:rsid w:val="00BD0165"/>
    <w:rsid w:val="00BD089E"/>
    <w:rsid w:val="00BD0B37"/>
    <w:rsid w:val="00BD0D76"/>
    <w:rsid w:val="00BD11CA"/>
    <w:rsid w:val="00BD1D50"/>
    <w:rsid w:val="00BD2918"/>
    <w:rsid w:val="00BD3394"/>
    <w:rsid w:val="00BD3773"/>
    <w:rsid w:val="00BD3D5D"/>
    <w:rsid w:val="00BD4FD7"/>
    <w:rsid w:val="00BD565E"/>
    <w:rsid w:val="00BD5DDB"/>
    <w:rsid w:val="00BD5F16"/>
    <w:rsid w:val="00BD6086"/>
    <w:rsid w:val="00BD6175"/>
    <w:rsid w:val="00BD64F8"/>
    <w:rsid w:val="00BD6DC5"/>
    <w:rsid w:val="00BD749C"/>
    <w:rsid w:val="00BD76BB"/>
    <w:rsid w:val="00BE0527"/>
    <w:rsid w:val="00BE0988"/>
    <w:rsid w:val="00BE0BD3"/>
    <w:rsid w:val="00BE1098"/>
    <w:rsid w:val="00BE11E4"/>
    <w:rsid w:val="00BE1205"/>
    <w:rsid w:val="00BE273B"/>
    <w:rsid w:val="00BE2C57"/>
    <w:rsid w:val="00BE2CE9"/>
    <w:rsid w:val="00BE3D49"/>
    <w:rsid w:val="00BE4C1B"/>
    <w:rsid w:val="00BE5349"/>
    <w:rsid w:val="00BE6384"/>
    <w:rsid w:val="00BE7301"/>
    <w:rsid w:val="00BE734E"/>
    <w:rsid w:val="00BE78ED"/>
    <w:rsid w:val="00BE7BA6"/>
    <w:rsid w:val="00BE7CD6"/>
    <w:rsid w:val="00BF033E"/>
    <w:rsid w:val="00BF03C7"/>
    <w:rsid w:val="00BF04A8"/>
    <w:rsid w:val="00BF0937"/>
    <w:rsid w:val="00BF0DFE"/>
    <w:rsid w:val="00BF15E1"/>
    <w:rsid w:val="00BF2779"/>
    <w:rsid w:val="00BF2796"/>
    <w:rsid w:val="00BF28E4"/>
    <w:rsid w:val="00BF2A5E"/>
    <w:rsid w:val="00BF307D"/>
    <w:rsid w:val="00BF336B"/>
    <w:rsid w:val="00BF3537"/>
    <w:rsid w:val="00BF3DEC"/>
    <w:rsid w:val="00BF49F8"/>
    <w:rsid w:val="00BF5143"/>
    <w:rsid w:val="00BF5649"/>
    <w:rsid w:val="00BF5A3B"/>
    <w:rsid w:val="00BF5AA0"/>
    <w:rsid w:val="00BF7793"/>
    <w:rsid w:val="00C00AE3"/>
    <w:rsid w:val="00C0134A"/>
    <w:rsid w:val="00C013A5"/>
    <w:rsid w:val="00C0179C"/>
    <w:rsid w:val="00C024AC"/>
    <w:rsid w:val="00C0271F"/>
    <w:rsid w:val="00C02C71"/>
    <w:rsid w:val="00C0304D"/>
    <w:rsid w:val="00C03741"/>
    <w:rsid w:val="00C03913"/>
    <w:rsid w:val="00C04F08"/>
    <w:rsid w:val="00C0500A"/>
    <w:rsid w:val="00C0553B"/>
    <w:rsid w:val="00C05FC4"/>
    <w:rsid w:val="00C069F5"/>
    <w:rsid w:val="00C06C7D"/>
    <w:rsid w:val="00C1098F"/>
    <w:rsid w:val="00C10A18"/>
    <w:rsid w:val="00C10B90"/>
    <w:rsid w:val="00C1192F"/>
    <w:rsid w:val="00C11CB1"/>
    <w:rsid w:val="00C11EE8"/>
    <w:rsid w:val="00C12288"/>
    <w:rsid w:val="00C12B50"/>
    <w:rsid w:val="00C13170"/>
    <w:rsid w:val="00C13361"/>
    <w:rsid w:val="00C13408"/>
    <w:rsid w:val="00C13CC3"/>
    <w:rsid w:val="00C14114"/>
    <w:rsid w:val="00C14307"/>
    <w:rsid w:val="00C1562B"/>
    <w:rsid w:val="00C15CFB"/>
    <w:rsid w:val="00C16263"/>
    <w:rsid w:val="00C16774"/>
    <w:rsid w:val="00C16777"/>
    <w:rsid w:val="00C16A0A"/>
    <w:rsid w:val="00C17581"/>
    <w:rsid w:val="00C176F9"/>
    <w:rsid w:val="00C179FA"/>
    <w:rsid w:val="00C17A31"/>
    <w:rsid w:val="00C17F94"/>
    <w:rsid w:val="00C21713"/>
    <w:rsid w:val="00C21F6D"/>
    <w:rsid w:val="00C22118"/>
    <w:rsid w:val="00C225D0"/>
    <w:rsid w:val="00C225F1"/>
    <w:rsid w:val="00C22EAD"/>
    <w:rsid w:val="00C230CD"/>
    <w:rsid w:val="00C24131"/>
    <w:rsid w:val="00C24B30"/>
    <w:rsid w:val="00C25B36"/>
    <w:rsid w:val="00C260D0"/>
    <w:rsid w:val="00C26C62"/>
    <w:rsid w:val="00C26E94"/>
    <w:rsid w:val="00C27451"/>
    <w:rsid w:val="00C278DD"/>
    <w:rsid w:val="00C27C0A"/>
    <w:rsid w:val="00C313A6"/>
    <w:rsid w:val="00C31405"/>
    <w:rsid w:val="00C31476"/>
    <w:rsid w:val="00C31544"/>
    <w:rsid w:val="00C31E5D"/>
    <w:rsid w:val="00C3259A"/>
    <w:rsid w:val="00C34084"/>
    <w:rsid w:val="00C3412D"/>
    <w:rsid w:val="00C34394"/>
    <w:rsid w:val="00C346E8"/>
    <w:rsid w:val="00C34958"/>
    <w:rsid w:val="00C351F6"/>
    <w:rsid w:val="00C368DC"/>
    <w:rsid w:val="00C37012"/>
    <w:rsid w:val="00C37F04"/>
    <w:rsid w:val="00C407BA"/>
    <w:rsid w:val="00C40D6B"/>
    <w:rsid w:val="00C41BF6"/>
    <w:rsid w:val="00C41FE2"/>
    <w:rsid w:val="00C42015"/>
    <w:rsid w:val="00C42DC4"/>
    <w:rsid w:val="00C43D40"/>
    <w:rsid w:val="00C44D1B"/>
    <w:rsid w:val="00C4505D"/>
    <w:rsid w:val="00C4537D"/>
    <w:rsid w:val="00C454D9"/>
    <w:rsid w:val="00C454F5"/>
    <w:rsid w:val="00C45B3B"/>
    <w:rsid w:val="00C45D2D"/>
    <w:rsid w:val="00C46983"/>
    <w:rsid w:val="00C46FEF"/>
    <w:rsid w:val="00C50540"/>
    <w:rsid w:val="00C50925"/>
    <w:rsid w:val="00C50C2D"/>
    <w:rsid w:val="00C513FA"/>
    <w:rsid w:val="00C516B5"/>
    <w:rsid w:val="00C51776"/>
    <w:rsid w:val="00C51F9D"/>
    <w:rsid w:val="00C523D8"/>
    <w:rsid w:val="00C528C4"/>
    <w:rsid w:val="00C52BBE"/>
    <w:rsid w:val="00C52ED7"/>
    <w:rsid w:val="00C54F1A"/>
    <w:rsid w:val="00C55037"/>
    <w:rsid w:val="00C550DE"/>
    <w:rsid w:val="00C551A7"/>
    <w:rsid w:val="00C55277"/>
    <w:rsid w:val="00C5527C"/>
    <w:rsid w:val="00C55706"/>
    <w:rsid w:val="00C603F8"/>
    <w:rsid w:val="00C61658"/>
    <w:rsid w:val="00C61BB9"/>
    <w:rsid w:val="00C61C29"/>
    <w:rsid w:val="00C6224C"/>
    <w:rsid w:val="00C6235B"/>
    <w:rsid w:val="00C629A2"/>
    <w:rsid w:val="00C6418D"/>
    <w:rsid w:val="00C64333"/>
    <w:rsid w:val="00C648C3"/>
    <w:rsid w:val="00C648FE"/>
    <w:rsid w:val="00C64A6D"/>
    <w:rsid w:val="00C64D5C"/>
    <w:rsid w:val="00C64EB1"/>
    <w:rsid w:val="00C65D1D"/>
    <w:rsid w:val="00C66FCC"/>
    <w:rsid w:val="00C67900"/>
    <w:rsid w:val="00C67A09"/>
    <w:rsid w:val="00C70371"/>
    <w:rsid w:val="00C703FB"/>
    <w:rsid w:val="00C7062D"/>
    <w:rsid w:val="00C706D5"/>
    <w:rsid w:val="00C71A96"/>
    <w:rsid w:val="00C72184"/>
    <w:rsid w:val="00C7261E"/>
    <w:rsid w:val="00C73120"/>
    <w:rsid w:val="00C734D6"/>
    <w:rsid w:val="00C74839"/>
    <w:rsid w:val="00C753E9"/>
    <w:rsid w:val="00C75584"/>
    <w:rsid w:val="00C75857"/>
    <w:rsid w:val="00C75C72"/>
    <w:rsid w:val="00C75FC0"/>
    <w:rsid w:val="00C761CF"/>
    <w:rsid w:val="00C7775E"/>
    <w:rsid w:val="00C778E3"/>
    <w:rsid w:val="00C77EFD"/>
    <w:rsid w:val="00C801E2"/>
    <w:rsid w:val="00C814BB"/>
    <w:rsid w:val="00C815A2"/>
    <w:rsid w:val="00C81AD0"/>
    <w:rsid w:val="00C81C13"/>
    <w:rsid w:val="00C81E42"/>
    <w:rsid w:val="00C8203D"/>
    <w:rsid w:val="00C82211"/>
    <w:rsid w:val="00C825B7"/>
    <w:rsid w:val="00C8271C"/>
    <w:rsid w:val="00C82786"/>
    <w:rsid w:val="00C82C25"/>
    <w:rsid w:val="00C82C85"/>
    <w:rsid w:val="00C82DC3"/>
    <w:rsid w:val="00C83022"/>
    <w:rsid w:val="00C83C18"/>
    <w:rsid w:val="00C83ECF"/>
    <w:rsid w:val="00C842E5"/>
    <w:rsid w:val="00C8431F"/>
    <w:rsid w:val="00C84EAD"/>
    <w:rsid w:val="00C852BF"/>
    <w:rsid w:val="00C8539C"/>
    <w:rsid w:val="00C85581"/>
    <w:rsid w:val="00C855FF"/>
    <w:rsid w:val="00C86338"/>
    <w:rsid w:val="00C86920"/>
    <w:rsid w:val="00C870CB"/>
    <w:rsid w:val="00C87352"/>
    <w:rsid w:val="00C87477"/>
    <w:rsid w:val="00C8779E"/>
    <w:rsid w:val="00C879BF"/>
    <w:rsid w:val="00C87D14"/>
    <w:rsid w:val="00C87D92"/>
    <w:rsid w:val="00C9000D"/>
    <w:rsid w:val="00C9180A"/>
    <w:rsid w:val="00C91B3D"/>
    <w:rsid w:val="00C92730"/>
    <w:rsid w:val="00C92B12"/>
    <w:rsid w:val="00C92FCB"/>
    <w:rsid w:val="00C93EA3"/>
    <w:rsid w:val="00C946CA"/>
    <w:rsid w:val="00C94CE0"/>
    <w:rsid w:val="00C95174"/>
    <w:rsid w:val="00C95336"/>
    <w:rsid w:val="00C957D1"/>
    <w:rsid w:val="00C95AE7"/>
    <w:rsid w:val="00C9632E"/>
    <w:rsid w:val="00CA03AE"/>
    <w:rsid w:val="00CA05AF"/>
    <w:rsid w:val="00CA1053"/>
    <w:rsid w:val="00CA1450"/>
    <w:rsid w:val="00CA18CD"/>
    <w:rsid w:val="00CA1A4B"/>
    <w:rsid w:val="00CA223D"/>
    <w:rsid w:val="00CA2651"/>
    <w:rsid w:val="00CA4729"/>
    <w:rsid w:val="00CA486A"/>
    <w:rsid w:val="00CA53D9"/>
    <w:rsid w:val="00CA580A"/>
    <w:rsid w:val="00CA6745"/>
    <w:rsid w:val="00CA6E7A"/>
    <w:rsid w:val="00CA7958"/>
    <w:rsid w:val="00CA7A76"/>
    <w:rsid w:val="00CB0AFE"/>
    <w:rsid w:val="00CB1292"/>
    <w:rsid w:val="00CB17FA"/>
    <w:rsid w:val="00CB2B74"/>
    <w:rsid w:val="00CB2F8E"/>
    <w:rsid w:val="00CB308F"/>
    <w:rsid w:val="00CB36DB"/>
    <w:rsid w:val="00CB3B68"/>
    <w:rsid w:val="00CB3B9E"/>
    <w:rsid w:val="00CB4018"/>
    <w:rsid w:val="00CB4336"/>
    <w:rsid w:val="00CB44B3"/>
    <w:rsid w:val="00CB506A"/>
    <w:rsid w:val="00CB5181"/>
    <w:rsid w:val="00CB55E8"/>
    <w:rsid w:val="00CB6473"/>
    <w:rsid w:val="00CB67BE"/>
    <w:rsid w:val="00CB680A"/>
    <w:rsid w:val="00CC0087"/>
    <w:rsid w:val="00CC038C"/>
    <w:rsid w:val="00CC121C"/>
    <w:rsid w:val="00CC1478"/>
    <w:rsid w:val="00CC1A95"/>
    <w:rsid w:val="00CC1BC7"/>
    <w:rsid w:val="00CC206C"/>
    <w:rsid w:val="00CC2600"/>
    <w:rsid w:val="00CC2684"/>
    <w:rsid w:val="00CC26CB"/>
    <w:rsid w:val="00CC2931"/>
    <w:rsid w:val="00CC2D32"/>
    <w:rsid w:val="00CC2F35"/>
    <w:rsid w:val="00CC3154"/>
    <w:rsid w:val="00CC377D"/>
    <w:rsid w:val="00CC3823"/>
    <w:rsid w:val="00CC3A4F"/>
    <w:rsid w:val="00CC3EE3"/>
    <w:rsid w:val="00CC406C"/>
    <w:rsid w:val="00CC4960"/>
    <w:rsid w:val="00CC4D03"/>
    <w:rsid w:val="00CC4E3F"/>
    <w:rsid w:val="00CC5193"/>
    <w:rsid w:val="00CC51AA"/>
    <w:rsid w:val="00CC5A51"/>
    <w:rsid w:val="00CC62DE"/>
    <w:rsid w:val="00CC66AB"/>
    <w:rsid w:val="00CC6A0B"/>
    <w:rsid w:val="00CC76EC"/>
    <w:rsid w:val="00CC7A3D"/>
    <w:rsid w:val="00CC7F06"/>
    <w:rsid w:val="00CD00A2"/>
    <w:rsid w:val="00CD061E"/>
    <w:rsid w:val="00CD2A35"/>
    <w:rsid w:val="00CD2FE9"/>
    <w:rsid w:val="00CD3722"/>
    <w:rsid w:val="00CD3DC3"/>
    <w:rsid w:val="00CD4156"/>
    <w:rsid w:val="00CD4295"/>
    <w:rsid w:val="00CD52FF"/>
    <w:rsid w:val="00CD53DD"/>
    <w:rsid w:val="00CD58DA"/>
    <w:rsid w:val="00CD5E27"/>
    <w:rsid w:val="00CD6537"/>
    <w:rsid w:val="00CD6D5B"/>
    <w:rsid w:val="00CE1708"/>
    <w:rsid w:val="00CE1B75"/>
    <w:rsid w:val="00CE28F4"/>
    <w:rsid w:val="00CE2940"/>
    <w:rsid w:val="00CE3583"/>
    <w:rsid w:val="00CE36FC"/>
    <w:rsid w:val="00CE4CFE"/>
    <w:rsid w:val="00CE54E1"/>
    <w:rsid w:val="00CE5DCB"/>
    <w:rsid w:val="00CE6505"/>
    <w:rsid w:val="00CE6D4C"/>
    <w:rsid w:val="00CE76C3"/>
    <w:rsid w:val="00CE7722"/>
    <w:rsid w:val="00CE7D36"/>
    <w:rsid w:val="00CF1302"/>
    <w:rsid w:val="00CF170A"/>
    <w:rsid w:val="00CF2F1A"/>
    <w:rsid w:val="00CF364D"/>
    <w:rsid w:val="00CF5003"/>
    <w:rsid w:val="00CF527A"/>
    <w:rsid w:val="00CF5483"/>
    <w:rsid w:val="00CF5A45"/>
    <w:rsid w:val="00CF5FFD"/>
    <w:rsid w:val="00CF68C6"/>
    <w:rsid w:val="00CF6F37"/>
    <w:rsid w:val="00CF776B"/>
    <w:rsid w:val="00CF7BFA"/>
    <w:rsid w:val="00D00104"/>
    <w:rsid w:val="00D002EE"/>
    <w:rsid w:val="00D0089E"/>
    <w:rsid w:val="00D00EB2"/>
    <w:rsid w:val="00D02345"/>
    <w:rsid w:val="00D025BA"/>
    <w:rsid w:val="00D042DA"/>
    <w:rsid w:val="00D04739"/>
    <w:rsid w:val="00D05310"/>
    <w:rsid w:val="00D05D46"/>
    <w:rsid w:val="00D05DEF"/>
    <w:rsid w:val="00D05DFD"/>
    <w:rsid w:val="00D062BC"/>
    <w:rsid w:val="00D06CB3"/>
    <w:rsid w:val="00D06D9E"/>
    <w:rsid w:val="00D109CC"/>
    <w:rsid w:val="00D10A8A"/>
    <w:rsid w:val="00D10E32"/>
    <w:rsid w:val="00D11812"/>
    <w:rsid w:val="00D11FF3"/>
    <w:rsid w:val="00D120E3"/>
    <w:rsid w:val="00D12249"/>
    <w:rsid w:val="00D128BD"/>
    <w:rsid w:val="00D133EC"/>
    <w:rsid w:val="00D13F9A"/>
    <w:rsid w:val="00D15026"/>
    <w:rsid w:val="00D15595"/>
    <w:rsid w:val="00D155C7"/>
    <w:rsid w:val="00D1622E"/>
    <w:rsid w:val="00D16FD7"/>
    <w:rsid w:val="00D176C3"/>
    <w:rsid w:val="00D179B2"/>
    <w:rsid w:val="00D17AFC"/>
    <w:rsid w:val="00D17D13"/>
    <w:rsid w:val="00D20876"/>
    <w:rsid w:val="00D20919"/>
    <w:rsid w:val="00D2151F"/>
    <w:rsid w:val="00D21591"/>
    <w:rsid w:val="00D2171D"/>
    <w:rsid w:val="00D2304F"/>
    <w:rsid w:val="00D2322F"/>
    <w:rsid w:val="00D23A60"/>
    <w:rsid w:val="00D24549"/>
    <w:rsid w:val="00D2454C"/>
    <w:rsid w:val="00D24988"/>
    <w:rsid w:val="00D26578"/>
    <w:rsid w:val="00D269C4"/>
    <w:rsid w:val="00D26B5C"/>
    <w:rsid w:val="00D270AC"/>
    <w:rsid w:val="00D271D2"/>
    <w:rsid w:val="00D275CB"/>
    <w:rsid w:val="00D303E2"/>
    <w:rsid w:val="00D30A6B"/>
    <w:rsid w:val="00D30EC0"/>
    <w:rsid w:val="00D30F59"/>
    <w:rsid w:val="00D31082"/>
    <w:rsid w:val="00D3125B"/>
    <w:rsid w:val="00D32C8D"/>
    <w:rsid w:val="00D335C2"/>
    <w:rsid w:val="00D33C8E"/>
    <w:rsid w:val="00D33FF9"/>
    <w:rsid w:val="00D340CE"/>
    <w:rsid w:val="00D34FFA"/>
    <w:rsid w:val="00D35A59"/>
    <w:rsid w:val="00D36079"/>
    <w:rsid w:val="00D36400"/>
    <w:rsid w:val="00D36E3C"/>
    <w:rsid w:val="00D36FE0"/>
    <w:rsid w:val="00D403F6"/>
    <w:rsid w:val="00D40409"/>
    <w:rsid w:val="00D40B84"/>
    <w:rsid w:val="00D40ED0"/>
    <w:rsid w:val="00D41C53"/>
    <w:rsid w:val="00D41EB9"/>
    <w:rsid w:val="00D424E9"/>
    <w:rsid w:val="00D4256A"/>
    <w:rsid w:val="00D42940"/>
    <w:rsid w:val="00D42A71"/>
    <w:rsid w:val="00D42D8E"/>
    <w:rsid w:val="00D43C87"/>
    <w:rsid w:val="00D44577"/>
    <w:rsid w:val="00D46A1F"/>
    <w:rsid w:val="00D46DBC"/>
    <w:rsid w:val="00D50D0C"/>
    <w:rsid w:val="00D51402"/>
    <w:rsid w:val="00D5194A"/>
    <w:rsid w:val="00D521EC"/>
    <w:rsid w:val="00D532AF"/>
    <w:rsid w:val="00D53481"/>
    <w:rsid w:val="00D539DF"/>
    <w:rsid w:val="00D551B5"/>
    <w:rsid w:val="00D5534A"/>
    <w:rsid w:val="00D5535F"/>
    <w:rsid w:val="00D5589D"/>
    <w:rsid w:val="00D56082"/>
    <w:rsid w:val="00D561A3"/>
    <w:rsid w:val="00D5645D"/>
    <w:rsid w:val="00D56A6D"/>
    <w:rsid w:val="00D57828"/>
    <w:rsid w:val="00D57A05"/>
    <w:rsid w:val="00D57C9A"/>
    <w:rsid w:val="00D606AB"/>
    <w:rsid w:val="00D60B1C"/>
    <w:rsid w:val="00D61377"/>
    <w:rsid w:val="00D61688"/>
    <w:rsid w:val="00D616FE"/>
    <w:rsid w:val="00D61963"/>
    <w:rsid w:val="00D61EF8"/>
    <w:rsid w:val="00D621C1"/>
    <w:rsid w:val="00D62381"/>
    <w:rsid w:val="00D624D2"/>
    <w:rsid w:val="00D62C0E"/>
    <w:rsid w:val="00D6482F"/>
    <w:rsid w:val="00D64E98"/>
    <w:rsid w:val="00D65D0E"/>
    <w:rsid w:val="00D65EA7"/>
    <w:rsid w:val="00D674C7"/>
    <w:rsid w:val="00D675DE"/>
    <w:rsid w:val="00D676D2"/>
    <w:rsid w:val="00D6773E"/>
    <w:rsid w:val="00D6774B"/>
    <w:rsid w:val="00D67944"/>
    <w:rsid w:val="00D679F3"/>
    <w:rsid w:val="00D70713"/>
    <w:rsid w:val="00D71BDC"/>
    <w:rsid w:val="00D71DDC"/>
    <w:rsid w:val="00D7299A"/>
    <w:rsid w:val="00D72CE2"/>
    <w:rsid w:val="00D72F30"/>
    <w:rsid w:val="00D7467E"/>
    <w:rsid w:val="00D75078"/>
    <w:rsid w:val="00D75816"/>
    <w:rsid w:val="00D76326"/>
    <w:rsid w:val="00D76421"/>
    <w:rsid w:val="00D768F2"/>
    <w:rsid w:val="00D77367"/>
    <w:rsid w:val="00D77BEC"/>
    <w:rsid w:val="00D8076B"/>
    <w:rsid w:val="00D809C0"/>
    <w:rsid w:val="00D80D14"/>
    <w:rsid w:val="00D80EA4"/>
    <w:rsid w:val="00D818DA"/>
    <w:rsid w:val="00D82729"/>
    <w:rsid w:val="00D827C3"/>
    <w:rsid w:val="00D82B86"/>
    <w:rsid w:val="00D83B7F"/>
    <w:rsid w:val="00D84DF5"/>
    <w:rsid w:val="00D85D86"/>
    <w:rsid w:val="00D85DE7"/>
    <w:rsid w:val="00D8641F"/>
    <w:rsid w:val="00D86A3B"/>
    <w:rsid w:val="00D871B2"/>
    <w:rsid w:val="00D9046D"/>
    <w:rsid w:val="00D90810"/>
    <w:rsid w:val="00D90B30"/>
    <w:rsid w:val="00D916FE"/>
    <w:rsid w:val="00D9247C"/>
    <w:rsid w:val="00D9270F"/>
    <w:rsid w:val="00D92E05"/>
    <w:rsid w:val="00D93238"/>
    <w:rsid w:val="00D933FE"/>
    <w:rsid w:val="00D9341C"/>
    <w:rsid w:val="00D93552"/>
    <w:rsid w:val="00D939E1"/>
    <w:rsid w:val="00D95201"/>
    <w:rsid w:val="00D952C0"/>
    <w:rsid w:val="00D960DC"/>
    <w:rsid w:val="00D96E98"/>
    <w:rsid w:val="00D975BD"/>
    <w:rsid w:val="00D97798"/>
    <w:rsid w:val="00D97E6D"/>
    <w:rsid w:val="00DA01BC"/>
    <w:rsid w:val="00DA0607"/>
    <w:rsid w:val="00DA0C23"/>
    <w:rsid w:val="00DA135B"/>
    <w:rsid w:val="00DA1A9D"/>
    <w:rsid w:val="00DA2681"/>
    <w:rsid w:val="00DA29EA"/>
    <w:rsid w:val="00DA35D4"/>
    <w:rsid w:val="00DA3B22"/>
    <w:rsid w:val="00DA3D75"/>
    <w:rsid w:val="00DA40D8"/>
    <w:rsid w:val="00DA4E57"/>
    <w:rsid w:val="00DA50E4"/>
    <w:rsid w:val="00DA5243"/>
    <w:rsid w:val="00DA53DE"/>
    <w:rsid w:val="00DA56BE"/>
    <w:rsid w:val="00DA6262"/>
    <w:rsid w:val="00DA66F8"/>
    <w:rsid w:val="00DA68C1"/>
    <w:rsid w:val="00DA7064"/>
    <w:rsid w:val="00DA72E6"/>
    <w:rsid w:val="00DA7D2D"/>
    <w:rsid w:val="00DB06C8"/>
    <w:rsid w:val="00DB07F6"/>
    <w:rsid w:val="00DB0830"/>
    <w:rsid w:val="00DB088F"/>
    <w:rsid w:val="00DB0E54"/>
    <w:rsid w:val="00DB3118"/>
    <w:rsid w:val="00DB39AC"/>
    <w:rsid w:val="00DB3D49"/>
    <w:rsid w:val="00DB3E24"/>
    <w:rsid w:val="00DB3FE6"/>
    <w:rsid w:val="00DB40C3"/>
    <w:rsid w:val="00DB5B93"/>
    <w:rsid w:val="00DB6232"/>
    <w:rsid w:val="00DB6974"/>
    <w:rsid w:val="00DB747C"/>
    <w:rsid w:val="00DB7B70"/>
    <w:rsid w:val="00DC0651"/>
    <w:rsid w:val="00DC193A"/>
    <w:rsid w:val="00DC2F00"/>
    <w:rsid w:val="00DC3CB4"/>
    <w:rsid w:val="00DC3DE3"/>
    <w:rsid w:val="00DC49F1"/>
    <w:rsid w:val="00DC4EE2"/>
    <w:rsid w:val="00DC55FC"/>
    <w:rsid w:val="00DC5BF0"/>
    <w:rsid w:val="00DC683A"/>
    <w:rsid w:val="00DC6B28"/>
    <w:rsid w:val="00DC7034"/>
    <w:rsid w:val="00DC785D"/>
    <w:rsid w:val="00DC79A4"/>
    <w:rsid w:val="00DD0504"/>
    <w:rsid w:val="00DD0887"/>
    <w:rsid w:val="00DD099A"/>
    <w:rsid w:val="00DD0B5E"/>
    <w:rsid w:val="00DD1202"/>
    <w:rsid w:val="00DD25F9"/>
    <w:rsid w:val="00DD2CBA"/>
    <w:rsid w:val="00DD43F1"/>
    <w:rsid w:val="00DD4474"/>
    <w:rsid w:val="00DD46ED"/>
    <w:rsid w:val="00DD472F"/>
    <w:rsid w:val="00DD47F8"/>
    <w:rsid w:val="00DD5773"/>
    <w:rsid w:val="00DD5E5E"/>
    <w:rsid w:val="00DD7D62"/>
    <w:rsid w:val="00DD7E11"/>
    <w:rsid w:val="00DE0066"/>
    <w:rsid w:val="00DE008C"/>
    <w:rsid w:val="00DE0540"/>
    <w:rsid w:val="00DE0F38"/>
    <w:rsid w:val="00DE1022"/>
    <w:rsid w:val="00DE177D"/>
    <w:rsid w:val="00DE1CA1"/>
    <w:rsid w:val="00DE2191"/>
    <w:rsid w:val="00DE312C"/>
    <w:rsid w:val="00DE3B78"/>
    <w:rsid w:val="00DE4A3F"/>
    <w:rsid w:val="00DE4ACB"/>
    <w:rsid w:val="00DE5291"/>
    <w:rsid w:val="00DE5F44"/>
    <w:rsid w:val="00DE6502"/>
    <w:rsid w:val="00DE6531"/>
    <w:rsid w:val="00DE6601"/>
    <w:rsid w:val="00DE68A4"/>
    <w:rsid w:val="00DE6D1B"/>
    <w:rsid w:val="00DE7461"/>
    <w:rsid w:val="00DE7F7A"/>
    <w:rsid w:val="00DF099C"/>
    <w:rsid w:val="00DF0F75"/>
    <w:rsid w:val="00DF109C"/>
    <w:rsid w:val="00DF1161"/>
    <w:rsid w:val="00DF1579"/>
    <w:rsid w:val="00DF184E"/>
    <w:rsid w:val="00DF2E63"/>
    <w:rsid w:val="00DF384E"/>
    <w:rsid w:val="00DF3BC6"/>
    <w:rsid w:val="00DF4895"/>
    <w:rsid w:val="00DF4C61"/>
    <w:rsid w:val="00DF4DD7"/>
    <w:rsid w:val="00DF50A8"/>
    <w:rsid w:val="00DF54AE"/>
    <w:rsid w:val="00DF58A0"/>
    <w:rsid w:val="00DF5AC5"/>
    <w:rsid w:val="00DF60A6"/>
    <w:rsid w:val="00DF701D"/>
    <w:rsid w:val="00DF75F7"/>
    <w:rsid w:val="00DF7783"/>
    <w:rsid w:val="00DF7A31"/>
    <w:rsid w:val="00DF7EF7"/>
    <w:rsid w:val="00E0028E"/>
    <w:rsid w:val="00E00C1A"/>
    <w:rsid w:val="00E0153A"/>
    <w:rsid w:val="00E01D35"/>
    <w:rsid w:val="00E02C15"/>
    <w:rsid w:val="00E02C53"/>
    <w:rsid w:val="00E02CEF"/>
    <w:rsid w:val="00E02E0F"/>
    <w:rsid w:val="00E036D6"/>
    <w:rsid w:val="00E03B48"/>
    <w:rsid w:val="00E04DDE"/>
    <w:rsid w:val="00E0506C"/>
    <w:rsid w:val="00E0520C"/>
    <w:rsid w:val="00E0596B"/>
    <w:rsid w:val="00E065E4"/>
    <w:rsid w:val="00E06767"/>
    <w:rsid w:val="00E07352"/>
    <w:rsid w:val="00E07B55"/>
    <w:rsid w:val="00E108DC"/>
    <w:rsid w:val="00E10D5D"/>
    <w:rsid w:val="00E121D1"/>
    <w:rsid w:val="00E126B4"/>
    <w:rsid w:val="00E14640"/>
    <w:rsid w:val="00E14764"/>
    <w:rsid w:val="00E14B7C"/>
    <w:rsid w:val="00E14D22"/>
    <w:rsid w:val="00E157D2"/>
    <w:rsid w:val="00E15B35"/>
    <w:rsid w:val="00E160CC"/>
    <w:rsid w:val="00E16163"/>
    <w:rsid w:val="00E16F19"/>
    <w:rsid w:val="00E17FBF"/>
    <w:rsid w:val="00E21600"/>
    <w:rsid w:val="00E21EC9"/>
    <w:rsid w:val="00E227DB"/>
    <w:rsid w:val="00E22C30"/>
    <w:rsid w:val="00E22DFD"/>
    <w:rsid w:val="00E232C2"/>
    <w:rsid w:val="00E2396C"/>
    <w:rsid w:val="00E240FB"/>
    <w:rsid w:val="00E24801"/>
    <w:rsid w:val="00E253F4"/>
    <w:rsid w:val="00E254AE"/>
    <w:rsid w:val="00E254FA"/>
    <w:rsid w:val="00E258DF"/>
    <w:rsid w:val="00E265CD"/>
    <w:rsid w:val="00E26AAA"/>
    <w:rsid w:val="00E27A40"/>
    <w:rsid w:val="00E30501"/>
    <w:rsid w:val="00E30944"/>
    <w:rsid w:val="00E30BEB"/>
    <w:rsid w:val="00E30F2E"/>
    <w:rsid w:val="00E31A12"/>
    <w:rsid w:val="00E31AEA"/>
    <w:rsid w:val="00E322B5"/>
    <w:rsid w:val="00E328F1"/>
    <w:rsid w:val="00E32AF5"/>
    <w:rsid w:val="00E32D3B"/>
    <w:rsid w:val="00E3320C"/>
    <w:rsid w:val="00E3347B"/>
    <w:rsid w:val="00E34D0E"/>
    <w:rsid w:val="00E34EBB"/>
    <w:rsid w:val="00E36992"/>
    <w:rsid w:val="00E36CAE"/>
    <w:rsid w:val="00E374FC"/>
    <w:rsid w:val="00E4017E"/>
    <w:rsid w:val="00E40D8C"/>
    <w:rsid w:val="00E40E82"/>
    <w:rsid w:val="00E40F57"/>
    <w:rsid w:val="00E42B74"/>
    <w:rsid w:val="00E43311"/>
    <w:rsid w:val="00E43CD1"/>
    <w:rsid w:val="00E43EF4"/>
    <w:rsid w:val="00E45192"/>
    <w:rsid w:val="00E451BC"/>
    <w:rsid w:val="00E4529E"/>
    <w:rsid w:val="00E45711"/>
    <w:rsid w:val="00E45BE8"/>
    <w:rsid w:val="00E46C96"/>
    <w:rsid w:val="00E46F18"/>
    <w:rsid w:val="00E47372"/>
    <w:rsid w:val="00E47607"/>
    <w:rsid w:val="00E47894"/>
    <w:rsid w:val="00E47BE3"/>
    <w:rsid w:val="00E50CED"/>
    <w:rsid w:val="00E50DB4"/>
    <w:rsid w:val="00E5131A"/>
    <w:rsid w:val="00E51746"/>
    <w:rsid w:val="00E5177B"/>
    <w:rsid w:val="00E5184F"/>
    <w:rsid w:val="00E523F5"/>
    <w:rsid w:val="00E538E7"/>
    <w:rsid w:val="00E53B9C"/>
    <w:rsid w:val="00E53DEC"/>
    <w:rsid w:val="00E54191"/>
    <w:rsid w:val="00E543D3"/>
    <w:rsid w:val="00E54473"/>
    <w:rsid w:val="00E5472B"/>
    <w:rsid w:val="00E54DCC"/>
    <w:rsid w:val="00E55BA5"/>
    <w:rsid w:val="00E5611A"/>
    <w:rsid w:val="00E561AB"/>
    <w:rsid w:val="00E57B02"/>
    <w:rsid w:val="00E57D2D"/>
    <w:rsid w:val="00E57D3B"/>
    <w:rsid w:val="00E60279"/>
    <w:rsid w:val="00E60482"/>
    <w:rsid w:val="00E60780"/>
    <w:rsid w:val="00E622CA"/>
    <w:rsid w:val="00E62526"/>
    <w:rsid w:val="00E63048"/>
    <w:rsid w:val="00E6329B"/>
    <w:rsid w:val="00E635A7"/>
    <w:rsid w:val="00E63650"/>
    <w:rsid w:val="00E63856"/>
    <w:rsid w:val="00E639E5"/>
    <w:rsid w:val="00E63AC9"/>
    <w:rsid w:val="00E640C9"/>
    <w:rsid w:val="00E64412"/>
    <w:rsid w:val="00E647F3"/>
    <w:rsid w:val="00E65959"/>
    <w:rsid w:val="00E65A10"/>
    <w:rsid w:val="00E65E88"/>
    <w:rsid w:val="00E66197"/>
    <w:rsid w:val="00E6624A"/>
    <w:rsid w:val="00E665B0"/>
    <w:rsid w:val="00E66DDC"/>
    <w:rsid w:val="00E67A25"/>
    <w:rsid w:val="00E67C03"/>
    <w:rsid w:val="00E70739"/>
    <w:rsid w:val="00E71147"/>
    <w:rsid w:val="00E71503"/>
    <w:rsid w:val="00E71759"/>
    <w:rsid w:val="00E71AB3"/>
    <w:rsid w:val="00E726CF"/>
    <w:rsid w:val="00E72826"/>
    <w:rsid w:val="00E72EF7"/>
    <w:rsid w:val="00E7303A"/>
    <w:rsid w:val="00E73CD3"/>
    <w:rsid w:val="00E74269"/>
    <w:rsid w:val="00E742DC"/>
    <w:rsid w:val="00E74C66"/>
    <w:rsid w:val="00E75635"/>
    <w:rsid w:val="00E757A7"/>
    <w:rsid w:val="00E7591E"/>
    <w:rsid w:val="00E75DC3"/>
    <w:rsid w:val="00E75FC7"/>
    <w:rsid w:val="00E76A2E"/>
    <w:rsid w:val="00E76DAB"/>
    <w:rsid w:val="00E772A6"/>
    <w:rsid w:val="00E800A0"/>
    <w:rsid w:val="00E8115B"/>
    <w:rsid w:val="00E83DDE"/>
    <w:rsid w:val="00E841BF"/>
    <w:rsid w:val="00E84DCF"/>
    <w:rsid w:val="00E84FFE"/>
    <w:rsid w:val="00E86155"/>
    <w:rsid w:val="00E863C9"/>
    <w:rsid w:val="00E87BC6"/>
    <w:rsid w:val="00E910C3"/>
    <w:rsid w:val="00E912D4"/>
    <w:rsid w:val="00E915CF"/>
    <w:rsid w:val="00E91AAD"/>
    <w:rsid w:val="00E91F6F"/>
    <w:rsid w:val="00E92164"/>
    <w:rsid w:val="00E923FC"/>
    <w:rsid w:val="00E9254F"/>
    <w:rsid w:val="00E92727"/>
    <w:rsid w:val="00E9314C"/>
    <w:rsid w:val="00E93707"/>
    <w:rsid w:val="00E939D5"/>
    <w:rsid w:val="00E940CF"/>
    <w:rsid w:val="00E94EEA"/>
    <w:rsid w:val="00E9535F"/>
    <w:rsid w:val="00E9541A"/>
    <w:rsid w:val="00E95C47"/>
    <w:rsid w:val="00E95ECD"/>
    <w:rsid w:val="00E9696C"/>
    <w:rsid w:val="00E96BA2"/>
    <w:rsid w:val="00E971F5"/>
    <w:rsid w:val="00E97B14"/>
    <w:rsid w:val="00E97F00"/>
    <w:rsid w:val="00EA0191"/>
    <w:rsid w:val="00EA0475"/>
    <w:rsid w:val="00EA1408"/>
    <w:rsid w:val="00EA146E"/>
    <w:rsid w:val="00EA15F2"/>
    <w:rsid w:val="00EA1ED1"/>
    <w:rsid w:val="00EA29B0"/>
    <w:rsid w:val="00EA2D85"/>
    <w:rsid w:val="00EA3179"/>
    <w:rsid w:val="00EA318B"/>
    <w:rsid w:val="00EA35F6"/>
    <w:rsid w:val="00EA38E1"/>
    <w:rsid w:val="00EA38FF"/>
    <w:rsid w:val="00EA3EA9"/>
    <w:rsid w:val="00EA4DC7"/>
    <w:rsid w:val="00EA5357"/>
    <w:rsid w:val="00EA5CF8"/>
    <w:rsid w:val="00EA5FA0"/>
    <w:rsid w:val="00EA6079"/>
    <w:rsid w:val="00EA6E64"/>
    <w:rsid w:val="00EA736D"/>
    <w:rsid w:val="00EA746C"/>
    <w:rsid w:val="00EA7790"/>
    <w:rsid w:val="00EA781B"/>
    <w:rsid w:val="00EA7FE3"/>
    <w:rsid w:val="00EB0257"/>
    <w:rsid w:val="00EB02F9"/>
    <w:rsid w:val="00EB06B7"/>
    <w:rsid w:val="00EB077B"/>
    <w:rsid w:val="00EB0894"/>
    <w:rsid w:val="00EB095D"/>
    <w:rsid w:val="00EB09E6"/>
    <w:rsid w:val="00EB0A3C"/>
    <w:rsid w:val="00EB1CAE"/>
    <w:rsid w:val="00EB30AE"/>
    <w:rsid w:val="00EB31C4"/>
    <w:rsid w:val="00EB3A64"/>
    <w:rsid w:val="00EB40EF"/>
    <w:rsid w:val="00EB4229"/>
    <w:rsid w:val="00EB47B4"/>
    <w:rsid w:val="00EB5618"/>
    <w:rsid w:val="00EB587F"/>
    <w:rsid w:val="00EB5BF0"/>
    <w:rsid w:val="00EB62F6"/>
    <w:rsid w:val="00EB68D3"/>
    <w:rsid w:val="00EB6B99"/>
    <w:rsid w:val="00EB700C"/>
    <w:rsid w:val="00EB7455"/>
    <w:rsid w:val="00EB7D5B"/>
    <w:rsid w:val="00EC1274"/>
    <w:rsid w:val="00EC179E"/>
    <w:rsid w:val="00EC2940"/>
    <w:rsid w:val="00EC2D0E"/>
    <w:rsid w:val="00EC2EB0"/>
    <w:rsid w:val="00EC3659"/>
    <w:rsid w:val="00EC3729"/>
    <w:rsid w:val="00EC38B7"/>
    <w:rsid w:val="00EC3A90"/>
    <w:rsid w:val="00EC3BA2"/>
    <w:rsid w:val="00EC4232"/>
    <w:rsid w:val="00EC4A47"/>
    <w:rsid w:val="00EC4B34"/>
    <w:rsid w:val="00EC7EEF"/>
    <w:rsid w:val="00ED04E5"/>
    <w:rsid w:val="00ED088A"/>
    <w:rsid w:val="00ED0A36"/>
    <w:rsid w:val="00ED1125"/>
    <w:rsid w:val="00ED1896"/>
    <w:rsid w:val="00ED191F"/>
    <w:rsid w:val="00ED1A0E"/>
    <w:rsid w:val="00ED2079"/>
    <w:rsid w:val="00ED2DE4"/>
    <w:rsid w:val="00ED2E38"/>
    <w:rsid w:val="00ED40FF"/>
    <w:rsid w:val="00ED434D"/>
    <w:rsid w:val="00ED45B0"/>
    <w:rsid w:val="00ED4621"/>
    <w:rsid w:val="00ED4D0B"/>
    <w:rsid w:val="00ED4FE6"/>
    <w:rsid w:val="00ED53A6"/>
    <w:rsid w:val="00ED5930"/>
    <w:rsid w:val="00ED5FF8"/>
    <w:rsid w:val="00ED6653"/>
    <w:rsid w:val="00ED6714"/>
    <w:rsid w:val="00ED6D1D"/>
    <w:rsid w:val="00ED7769"/>
    <w:rsid w:val="00EE0864"/>
    <w:rsid w:val="00EE0F7A"/>
    <w:rsid w:val="00EE10A8"/>
    <w:rsid w:val="00EE1166"/>
    <w:rsid w:val="00EE251E"/>
    <w:rsid w:val="00EE26F6"/>
    <w:rsid w:val="00EE3277"/>
    <w:rsid w:val="00EE35EF"/>
    <w:rsid w:val="00EE37D8"/>
    <w:rsid w:val="00EE37E0"/>
    <w:rsid w:val="00EE3C58"/>
    <w:rsid w:val="00EE3FD6"/>
    <w:rsid w:val="00EE44FD"/>
    <w:rsid w:val="00EE47FA"/>
    <w:rsid w:val="00EE4865"/>
    <w:rsid w:val="00EE6502"/>
    <w:rsid w:val="00EE68F3"/>
    <w:rsid w:val="00EE68F4"/>
    <w:rsid w:val="00EE7511"/>
    <w:rsid w:val="00EF01A6"/>
    <w:rsid w:val="00EF0423"/>
    <w:rsid w:val="00EF170B"/>
    <w:rsid w:val="00EF1D50"/>
    <w:rsid w:val="00EF2CAC"/>
    <w:rsid w:val="00EF3737"/>
    <w:rsid w:val="00EF37AF"/>
    <w:rsid w:val="00EF4866"/>
    <w:rsid w:val="00EF4AB6"/>
    <w:rsid w:val="00EF4FA5"/>
    <w:rsid w:val="00EF5280"/>
    <w:rsid w:val="00EF5608"/>
    <w:rsid w:val="00EF56E8"/>
    <w:rsid w:val="00EF591C"/>
    <w:rsid w:val="00EF6495"/>
    <w:rsid w:val="00EF6E66"/>
    <w:rsid w:val="00EF7400"/>
    <w:rsid w:val="00EF7BD0"/>
    <w:rsid w:val="00F005F9"/>
    <w:rsid w:val="00F00A9F"/>
    <w:rsid w:val="00F00DAE"/>
    <w:rsid w:val="00F00F2B"/>
    <w:rsid w:val="00F027DD"/>
    <w:rsid w:val="00F02BD2"/>
    <w:rsid w:val="00F02D2D"/>
    <w:rsid w:val="00F02F45"/>
    <w:rsid w:val="00F02F8A"/>
    <w:rsid w:val="00F0468F"/>
    <w:rsid w:val="00F04D7E"/>
    <w:rsid w:val="00F04F86"/>
    <w:rsid w:val="00F04FBF"/>
    <w:rsid w:val="00F05234"/>
    <w:rsid w:val="00F0636F"/>
    <w:rsid w:val="00F066AE"/>
    <w:rsid w:val="00F068E9"/>
    <w:rsid w:val="00F07716"/>
    <w:rsid w:val="00F07CAC"/>
    <w:rsid w:val="00F10D41"/>
    <w:rsid w:val="00F10E50"/>
    <w:rsid w:val="00F11F3E"/>
    <w:rsid w:val="00F11FFD"/>
    <w:rsid w:val="00F12E18"/>
    <w:rsid w:val="00F13738"/>
    <w:rsid w:val="00F151B3"/>
    <w:rsid w:val="00F15F5E"/>
    <w:rsid w:val="00F16510"/>
    <w:rsid w:val="00F165D9"/>
    <w:rsid w:val="00F16CF8"/>
    <w:rsid w:val="00F17491"/>
    <w:rsid w:val="00F17511"/>
    <w:rsid w:val="00F20447"/>
    <w:rsid w:val="00F209BD"/>
    <w:rsid w:val="00F21396"/>
    <w:rsid w:val="00F21C57"/>
    <w:rsid w:val="00F2223C"/>
    <w:rsid w:val="00F22245"/>
    <w:rsid w:val="00F2229B"/>
    <w:rsid w:val="00F22C5C"/>
    <w:rsid w:val="00F233B1"/>
    <w:rsid w:val="00F23E4C"/>
    <w:rsid w:val="00F23EA5"/>
    <w:rsid w:val="00F24BF4"/>
    <w:rsid w:val="00F25004"/>
    <w:rsid w:val="00F25E7B"/>
    <w:rsid w:val="00F25EE8"/>
    <w:rsid w:val="00F27B4C"/>
    <w:rsid w:val="00F31913"/>
    <w:rsid w:val="00F31D6D"/>
    <w:rsid w:val="00F33D9D"/>
    <w:rsid w:val="00F33F0C"/>
    <w:rsid w:val="00F34B01"/>
    <w:rsid w:val="00F34F13"/>
    <w:rsid w:val="00F3525D"/>
    <w:rsid w:val="00F36005"/>
    <w:rsid w:val="00F37496"/>
    <w:rsid w:val="00F378AA"/>
    <w:rsid w:val="00F40410"/>
    <w:rsid w:val="00F406F6"/>
    <w:rsid w:val="00F40885"/>
    <w:rsid w:val="00F408EC"/>
    <w:rsid w:val="00F409E5"/>
    <w:rsid w:val="00F40C84"/>
    <w:rsid w:val="00F40E7E"/>
    <w:rsid w:val="00F417F4"/>
    <w:rsid w:val="00F41913"/>
    <w:rsid w:val="00F4209B"/>
    <w:rsid w:val="00F421D1"/>
    <w:rsid w:val="00F43377"/>
    <w:rsid w:val="00F43410"/>
    <w:rsid w:val="00F43BD0"/>
    <w:rsid w:val="00F4425C"/>
    <w:rsid w:val="00F452F4"/>
    <w:rsid w:val="00F4597F"/>
    <w:rsid w:val="00F45B00"/>
    <w:rsid w:val="00F45B99"/>
    <w:rsid w:val="00F46D80"/>
    <w:rsid w:val="00F476CB"/>
    <w:rsid w:val="00F5025C"/>
    <w:rsid w:val="00F50655"/>
    <w:rsid w:val="00F50D31"/>
    <w:rsid w:val="00F50FB8"/>
    <w:rsid w:val="00F51A8D"/>
    <w:rsid w:val="00F522ED"/>
    <w:rsid w:val="00F52737"/>
    <w:rsid w:val="00F528ED"/>
    <w:rsid w:val="00F531C7"/>
    <w:rsid w:val="00F53A45"/>
    <w:rsid w:val="00F54D8A"/>
    <w:rsid w:val="00F55A1A"/>
    <w:rsid w:val="00F56027"/>
    <w:rsid w:val="00F56341"/>
    <w:rsid w:val="00F56500"/>
    <w:rsid w:val="00F56594"/>
    <w:rsid w:val="00F56A1B"/>
    <w:rsid w:val="00F57008"/>
    <w:rsid w:val="00F57697"/>
    <w:rsid w:val="00F60932"/>
    <w:rsid w:val="00F621B6"/>
    <w:rsid w:val="00F62A83"/>
    <w:rsid w:val="00F6348B"/>
    <w:rsid w:val="00F636AB"/>
    <w:rsid w:val="00F64119"/>
    <w:rsid w:val="00F64229"/>
    <w:rsid w:val="00F6434F"/>
    <w:rsid w:val="00F64468"/>
    <w:rsid w:val="00F64ECB"/>
    <w:rsid w:val="00F6620A"/>
    <w:rsid w:val="00F66EFC"/>
    <w:rsid w:val="00F6743A"/>
    <w:rsid w:val="00F700C9"/>
    <w:rsid w:val="00F701B9"/>
    <w:rsid w:val="00F711A3"/>
    <w:rsid w:val="00F719B5"/>
    <w:rsid w:val="00F71B8E"/>
    <w:rsid w:val="00F72182"/>
    <w:rsid w:val="00F723D7"/>
    <w:rsid w:val="00F724B1"/>
    <w:rsid w:val="00F728E1"/>
    <w:rsid w:val="00F7370A"/>
    <w:rsid w:val="00F73AB3"/>
    <w:rsid w:val="00F74E83"/>
    <w:rsid w:val="00F74ED7"/>
    <w:rsid w:val="00F75FED"/>
    <w:rsid w:val="00F7610B"/>
    <w:rsid w:val="00F77676"/>
    <w:rsid w:val="00F776DA"/>
    <w:rsid w:val="00F77BCA"/>
    <w:rsid w:val="00F77D33"/>
    <w:rsid w:val="00F80CF2"/>
    <w:rsid w:val="00F8128E"/>
    <w:rsid w:val="00F816D4"/>
    <w:rsid w:val="00F81D53"/>
    <w:rsid w:val="00F82DCB"/>
    <w:rsid w:val="00F830B5"/>
    <w:rsid w:val="00F83D65"/>
    <w:rsid w:val="00F850B9"/>
    <w:rsid w:val="00F852DB"/>
    <w:rsid w:val="00F857CC"/>
    <w:rsid w:val="00F87D1A"/>
    <w:rsid w:val="00F900E9"/>
    <w:rsid w:val="00F9053D"/>
    <w:rsid w:val="00F90AF0"/>
    <w:rsid w:val="00F91B7B"/>
    <w:rsid w:val="00F925B1"/>
    <w:rsid w:val="00F926AE"/>
    <w:rsid w:val="00F92B22"/>
    <w:rsid w:val="00F933A7"/>
    <w:rsid w:val="00F93BEA"/>
    <w:rsid w:val="00F94823"/>
    <w:rsid w:val="00F94B8B"/>
    <w:rsid w:val="00F95088"/>
    <w:rsid w:val="00F9613F"/>
    <w:rsid w:val="00F961D6"/>
    <w:rsid w:val="00F9646A"/>
    <w:rsid w:val="00F9714E"/>
    <w:rsid w:val="00FA0D0E"/>
    <w:rsid w:val="00FA1A5B"/>
    <w:rsid w:val="00FA1E3E"/>
    <w:rsid w:val="00FA2165"/>
    <w:rsid w:val="00FA2491"/>
    <w:rsid w:val="00FA2E14"/>
    <w:rsid w:val="00FA3CA4"/>
    <w:rsid w:val="00FA46B7"/>
    <w:rsid w:val="00FA48E9"/>
    <w:rsid w:val="00FA594B"/>
    <w:rsid w:val="00FA6436"/>
    <w:rsid w:val="00FA6F9B"/>
    <w:rsid w:val="00FB12FE"/>
    <w:rsid w:val="00FB141A"/>
    <w:rsid w:val="00FB2A95"/>
    <w:rsid w:val="00FB2E01"/>
    <w:rsid w:val="00FB309B"/>
    <w:rsid w:val="00FB3805"/>
    <w:rsid w:val="00FB4842"/>
    <w:rsid w:val="00FB48BA"/>
    <w:rsid w:val="00FB5516"/>
    <w:rsid w:val="00FB5746"/>
    <w:rsid w:val="00FB6AFA"/>
    <w:rsid w:val="00FB78F2"/>
    <w:rsid w:val="00FB7A66"/>
    <w:rsid w:val="00FC181A"/>
    <w:rsid w:val="00FC1ECF"/>
    <w:rsid w:val="00FC1F3A"/>
    <w:rsid w:val="00FC2237"/>
    <w:rsid w:val="00FC2D78"/>
    <w:rsid w:val="00FC3247"/>
    <w:rsid w:val="00FC36B8"/>
    <w:rsid w:val="00FC3919"/>
    <w:rsid w:val="00FC396C"/>
    <w:rsid w:val="00FC441D"/>
    <w:rsid w:val="00FC564C"/>
    <w:rsid w:val="00FC5B39"/>
    <w:rsid w:val="00FC62BA"/>
    <w:rsid w:val="00FC6BA8"/>
    <w:rsid w:val="00FC765E"/>
    <w:rsid w:val="00FC7B43"/>
    <w:rsid w:val="00FC7F01"/>
    <w:rsid w:val="00FC7FCA"/>
    <w:rsid w:val="00FD074E"/>
    <w:rsid w:val="00FD0950"/>
    <w:rsid w:val="00FD0EDA"/>
    <w:rsid w:val="00FD1701"/>
    <w:rsid w:val="00FD1B64"/>
    <w:rsid w:val="00FD2CA5"/>
    <w:rsid w:val="00FD2DCF"/>
    <w:rsid w:val="00FD35F6"/>
    <w:rsid w:val="00FD3D84"/>
    <w:rsid w:val="00FD44B1"/>
    <w:rsid w:val="00FD527E"/>
    <w:rsid w:val="00FD5BC4"/>
    <w:rsid w:val="00FD63C9"/>
    <w:rsid w:val="00FD63EA"/>
    <w:rsid w:val="00FD724B"/>
    <w:rsid w:val="00FE029B"/>
    <w:rsid w:val="00FE05BE"/>
    <w:rsid w:val="00FE05E1"/>
    <w:rsid w:val="00FE0B49"/>
    <w:rsid w:val="00FE23F4"/>
    <w:rsid w:val="00FE2968"/>
    <w:rsid w:val="00FE2C2C"/>
    <w:rsid w:val="00FE2EF6"/>
    <w:rsid w:val="00FE4379"/>
    <w:rsid w:val="00FE499F"/>
    <w:rsid w:val="00FE4AA4"/>
    <w:rsid w:val="00FE4AE8"/>
    <w:rsid w:val="00FE5798"/>
    <w:rsid w:val="00FE5C67"/>
    <w:rsid w:val="00FE5D86"/>
    <w:rsid w:val="00FE5E03"/>
    <w:rsid w:val="00FE667C"/>
    <w:rsid w:val="00FE6A9F"/>
    <w:rsid w:val="00FE6F4D"/>
    <w:rsid w:val="00FE71E6"/>
    <w:rsid w:val="00FE7251"/>
    <w:rsid w:val="00FE768D"/>
    <w:rsid w:val="00FE79E3"/>
    <w:rsid w:val="00FE7F7D"/>
    <w:rsid w:val="00FF029F"/>
    <w:rsid w:val="00FF0639"/>
    <w:rsid w:val="00FF0B15"/>
    <w:rsid w:val="00FF0B33"/>
    <w:rsid w:val="00FF1017"/>
    <w:rsid w:val="00FF2A17"/>
    <w:rsid w:val="00FF2D1C"/>
    <w:rsid w:val="00FF3495"/>
    <w:rsid w:val="00FF3BBE"/>
    <w:rsid w:val="00FF3F13"/>
    <w:rsid w:val="00FF43E7"/>
    <w:rsid w:val="00FF46E8"/>
    <w:rsid w:val="00FF4B64"/>
    <w:rsid w:val="00FF521E"/>
    <w:rsid w:val="00FF5924"/>
    <w:rsid w:val="00FF70C4"/>
    <w:rsid w:val="00FF7D1A"/>
    <w:rsid w:val="00FF7F5C"/>
    <w:rsid w:val="00FF7F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6">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6"/>
    <w:next w:val="af6"/>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6"/>
    <w:next w:val="af6"/>
    <w:qFormat/>
    <w:rsid w:val="002E5B8F"/>
    <w:pPr>
      <w:numPr>
        <w:ilvl w:val="1"/>
        <w:numId w:val="4"/>
      </w:numPr>
      <w:tabs>
        <w:tab w:val="clear" w:pos="-56"/>
        <w:tab w:val="num" w:pos="85"/>
      </w:tabs>
      <w:spacing w:before="240" w:after="240" w:line="240" w:lineRule="auto"/>
      <w:ind w:left="425"/>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6"/>
    <w:next w:val="af6"/>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6"/>
    <w:next w:val="af6"/>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6"/>
    <w:next w:val="af6"/>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6"/>
    <w:next w:val="af6"/>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6"/>
    <w:next w:val="af6"/>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6"/>
    <w:next w:val="af6"/>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6"/>
    <w:next w:val="af6"/>
    <w:link w:val="91"/>
    <w:qFormat/>
    <w:rsid w:val="00AC55E8"/>
    <w:pPr>
      <w:numPr>
        <w:ilvl w:val="8"/>
        <w:numId w:val="4"/>
      </w:numPr>
      <w:spacing w:before="240" w:after="240" w:line="240" w:lineRule="auto"/>
      <w:outlineLvl w:val="8"/>
    </w:pPr>
    <w:rPr>
      <w:b/>
      <w:bCs/>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customStyle="1" w:styleId="afa">
    <w:name w:val="Титул год"/>
    <w:basedOn w:val="160"/>
    <w:next w:val="af6"/>
    <w:rsid w:val="007B6FE7"/>
    <w:rPr>
      <w:bCs w:val="0"/>
      <w:caps w:val="0"/>
    </w:rPr>
  </w:style>
  <w:style w:type="paragraph" w:customStyle="1" w:styleId="afb">
    <w:name w:val="Рисунок Заголовок Название объекта"/>
    <w:basedOn w:val="afc"/>
    <w:next w:val="af6"/>
    <w:link w:val="afd"/>
    <w:rsid w:val="00E6329B"/>
    <w:pPr>
      <w:spacing w:before="120" w:after="120"/>
      <w:ind w:firstLine="0"/>
      <w:jc w:val="center"/>
    </w:pPr>
    <w:rPr>
      <w:lang w:val="x-none" w:eastAsia="x-none"/>
    </w:rPr>
  </w:style>
  <w:style w:type="paragraph" w:styleId="1a">
    <w:name w:val="toc 1"/>
    <w:basedOn w:val="af6"/>
    <w:next w:val="af6"/>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6"/>
    <w:next w:val="af6"/>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6"/>
    <w:next w:val="af6"/>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6"/>
    <w:next w:val="af6"/>
    <w:autoRedefine/>
    <w:rsid w:val="007566C4"/>
    <w:pPr>
      <w:tabs>
        <w:tab w:val="right" w:leader="dot" w:pos="9809"/>
      </w:tabs>
      <w:spacing w:after="120" w:line="240" w:lineRule="auto"/>
      <w:ind w:left="1134" w:hanging="1134"/>
      <w:jc w:val="left"/>
    </w:pPr>
    <w:rPr>
      <w:szCs w:val="21"/>
    </w:rPr>
  </w:style>
  <w:style w:type="paragraph" w:customStyle="1" w:styleId="afe">
    <w:name w:val="Таблица по левому краю"/>
    <w:basedOn w:val="aff"/>
    <w:link w:val="aff0"/>
    <w:rsid w:val="00EE68F4"/>
    <w:pPr>
      <w:jc w:val="left"/>
    </w:pPr>
    <w:rPr>
      <w:color w:val="000000"/>
    </w:rPr>
  </w:style>
  <w:style w:type="paragraph" w:customStyle="1" w:styleId="160">
    <w:name w:val="Титул по центру 16 пт"/>
    <w:basedOn w:val="af6"/>
    <w:next w:val="af6"/>
    <w:rsid w:val="00B52927"/>
    <w:pPr>
      <w:spacing w:line="240" w:lineRule="auto"/>
      <w:ind w:firstLine="0"/>
      <w:jc w:val="center"/>
    </w:pPr>
    <w:rPr>
      <w:b/>
      <w:bCs/>
      <w:caps/>
      <w:sz w:val="32"/>
      <w:szCs w:val="32"/>
    </w:rPr>
  </w:style>
  <w:style w:type="paragraph" w:customStyle="1" w:styleId="122">
    <w:name w:val="Текст по центру 12пт"/>
    <w:basedOn w:val="af6"/>
    <w:rsid w:val="00A93A2A"/>
    <w:pPr>
      <w:ind w:firstLine="0"/>
      <w:jc w:val="center"/>
    </w:pPr>
  </w:style>
  <w:style w:type="paragraph" w:styleId="aff1">
    <w:name w:val="footer"/>
    <w:aliases w:val="Title Down"/>
    <w:basedOn w:val="af6"/>
    <w:link w:val="aff2"/>
    <w:uiPriority w:val="99"/>
    <w:rsid w:val="00E939D5"/>
    <w:pPr>
      <w:tabs>
        <w:tab w:val="center" w:pos="4677"/>
        <w:tab w:val="right" w:pos="9355"/>
      </w:tabs>
    </w:pPr>
    <w:rPr>
      <w:lang w:val="x-none" w:eastAsia="x-none"/>
    </w:rPr>
  </w:style>
  <w:style w:type="paragraph" w:styleId="92">
    <w:name w:val="toc 9"/>
    <w:basedOn w:val="af6"/>
    <w:next w:val="af6"/>
    <w:autoRedefine/>
    <w:uiPriority w:val="39"/>
    <w:rsid w:val="007275DB"/>
    <w:pPr>
      <w:spacing w:after="120" w:line="240" w:lineRule="auto"/>
      <w:ind w:left="1134" w:right="567" w:hanging="1134"/>
      <w:jc w:val="left"/>
    </w:pPr>
    <w:rPr>
      <w:szCs w:val="21"/>
    </w:rPr>
  </w:style>
  <w:style w:type="paragraph" w:styleId="aff3">
    <w:name w:val="header"/>
    <w:aliases w:val="??????? ??????????,Верхний колонтитул Знак1 Знак,Верхний колонтитул Знак Знак Знак,Верхний колонтитул Знак,I.L.T."/>
    <w:basedOn w:val="af6"/>
    <w:link w:val="1b"/>
    <w:uiPriority w:val="99"/>
    <w:rsid w:val="00634436"/>
    <w:pPr>
      <w:tabs>
        <w:tab w:val="center" w:pos="4677"/>
        <w:tab w:val="right" w:pos="9355"/>
      </w:tabs>
    </w:pPr>
    <w:rPr>
      <w:lang w:val="x-none" w:eastAsia="x-none"/>
    </w:rPr>
  </w:style>
  <w:style w:type="character" w:customStyle="1" w:styleId="aff4">
    <w:name w:val="Красный"/>
    <w:rsid w:val="00AA35C4"/>
    <w:rPr>
      <w:bCs/>
      <w:color w:val="FF0000"/>
    </w:rPr>
  </w:style>
  <w:style w:type="paragraph" w:styleId="a">
    <w:name w:val="List Number"/>
    <w:basedOn w:val="af6"/>
    <w:pPr>
      <w:numPr>
        <w:numId w:val="1"/>
      </w:numPr>
      <w:tabs>
        <w:tab w:val="left" w:pos="284"/>
      </w:tabs>
    </w:pPr>
  </w:style>
  <w:style w:type="paragraph" w:customStyle="1" w:styleId="aff">
    <w:name w:val="Таблица по середине"/>
    <w:basedOn w:val="af6"/>
    <w:next w:val="af6"/>
    <w:link w:val="aff5"/>
    <w:rsid w:val="00EE68F4"/>
    <w:pPr>
      <w:spacing w:line="240" w:lineRule="auto"/>
      <w:ind w:firstLine="0"/>
      <w:jc w:val="center"/>
    </w:pPr>
    <w:rPr>
      <w:szCs w:val="24"/>
    </w:rPr>
  </w:style>
  <w:style w:type="paragraph" w:customStyle="1" w:styleId="a4">
    <w:name w:val="Приложение"/>
    <w:basedOn w:val="8"/>
    <w:next w:val="af6"/>
    <w:link w:val="aff6"/>
    <w:rsid w:val="00743985"/>
    <w:pPr>
      <w:numPr>
        <w:ilvl w:val="0"/>
        <w:numId w:val="7"/>
      </w:numPr>
      <w:spacing w:before="60" w:after="120"/>
    </w:pPr>
    <w:rPr>
      <w:caps w:val="0"/>
    </w:rPr>
  </w:style>
  <w:style w:type="character" w:styleId="aff7">
    <w:name w:val="Hyperlink"/>
    <w:uiPriority w:val="99"/>
    <w:rsid w:val="00A46800"/>
    <w:rPr>
      <w:rFonts w:ascii="Times New Roman" w:hAnsi="Times New Roman"/>
      <w:color w:val="0000FF"/>
      <w:sz w:val="24"/>
      <w:szCs w:val="22"/>
      <w:u w:val="none"/>
    </w:rPr>
  </w:style>
  <w:style w:type="paragraph" w:styleId="53">
    <w:name w:val="toc 5"/>
    <w:basedOn w:val="af6"/>
    <w:next w:val="af6"/>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8">
    <w:name w:val="Штамп"/>
    <w:link w:val="1c"/>
    <w:qFormat/>
    <w:rsid w:val="00485D37"/>
    <w:pPr>
      <w:jc w:val="center"/>
    </w:pPr>
    <w:rPr>
      <w:sz w:val="16"/>
    </w:rPr>
  </w:style>
  <w:style w:type="paragraph" w:customStyle="1" w:styleId="af5">
    <w:name w:val="МаркированныйТочка"/>
    <w:basedOn w:val="af6"/>
    <w:link w:val="aff9"/>
    <w:rsid w:val="005C5E00"/>
    <w:pPr>
      <w:numPr>
        <w:numId w:val="5"/>
      </w:numPr>
      <w:jc w:val="left"/>
    </w:pPr>
    <w:rPr>
      <w:lang w:val="x-none" w:eastAsia="x-none"/>
    </w:rPr>
  </w:style>
  <w:style w:type="paragraph" w:styleId="affa">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6"/>
    <w:link w:val="affb"/>
    <w:rsid w:val="0061570E"/>
    <w:pPr>
      <w:spacing w:line="240" w:lineRule="auto"/>
      <w:ind w:firstLine="0"/>
    </w:pPr>
    <w:rPr>
      <w:sz w:val="22"/>
      <w:lang w:val="x-none" w:eastAsia="x-none"/>
    </w:rPr>
  </w:style>
  <w:style w:type="character" w:styleId="affc">
    <w:name w:val="page number"/>
    <w:basedOn w:val="af7"/>
  </w:style>
  <w:style w:type="paragraph" w:customStyle="1" w:styleId="affd">
    <w:name w:val="Название рисунка"/>
    <w:basedOn w:val="af6"/>
    <w:next w:val="af6"/>
    <w:link w:val="affe"/>
    <w:pPr>
      <w:spacing w:line="240" w:lineRule="auto"/>
      <w:ind w:firstLine="0"/>
      <w:jc w:val="center"/>
    </w:pPr>
    <w:rPr>
      <w:b/>
      <w:lang w:val="x-none" w:eastAsia="x-none"/>
    </w:rPr>
  </w:style>
  <w:style w:type="paragraph" w:styleId="61">
    <w:name w:val="toc 6"/>
    <w:basedOn w:val="af6"/>
    <w:next w:val="af6"/>
    <w:autoRedefine/>
    <w:rsid w:val="007566C4"/>
    <w:pPr>
      <w:tabs>
        <w:tab w:val="right" w:leader="dot" w:pos="9809"/>
      </w:tabs>
      <w:spacing w:after="120" w:line="240" w:lineRule="auto"/>
      <w:ind w:left="1134" w:right="567" w:hanging="1134"/>
    </w:pPr>
  </w:style>
  <w:style w:type="paragraph" w:styleId="72">
    <w:name w:val="toc 7"/>
    <w:basedOn w:val="af6"/>
    <w:next w:val="af6"/>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6"/>
    <w:rsid w:val="000132B0"/>
    <w:pPr>
      <w:spacing w:after="240" w:line="240" w:lineRule="auto"/>
      <w:ind w:firstLine="0"/>
      <w:jc w:val="center"/>
    </w:pPr>
    <w:rPr>
      <w:b/>
    </w:rPr>
  </w:style>
  <w:style w:type="paragraph" w:styleId="81">
    <w:name w:val="toc 8"/>
    <w:basedOn w:val="af6"/>
    <w:next w:val="af6"/>
    <w:autoRedefine/>
    <w:rsid w:val="007275DB"/>
    <w:pPr>
      <w:tabs>
        <w:tab w:val="right" w:leader="dot" w:pos="9809"/>
      </w:tabs>
      <w:spacing w:after="120" w:line="240" w:lineRule="auto"/>
      <w:ind w:right="567" w:firstLine="0"/>
    </w:pPr>
    <w:rPr>
      <w:caps/>
      <w:szCs w:val="24"/>
    </w:rPr>
  </w:style>
  <w:style w:type="character" w:customStyle="1" w:styleId="aff6">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
    <w:name w:val="Титул по правому краю"/>
    <w:basedOn w:val="af6"/>
    <w:next w:val="af6"/>
    <w:rsid w:val="00603EBB"/>
    <w:pPr>
      <w:ind w:right="851" w:firstLine="0"/>
      <w:jc w:val="right"/>
    </w:pPr>
    <w:rPr>
      <w:b/>
      <w:sz w:val="32"/>
    </w:rPr>
  </w:style>
  <w:style w:type="paragraph" w:customStyle="1" w:styleId="a7">
    <w:name w:val="НумерованныйБуквы"/>
    <w:basedOn w:val="af6"/>
    <w:rsid w:val="007B3EF3"/>
    <w:pPr>
      <w:numPr>
        <w:numId w:val="3"/>
      </w:numPr>
    </w:pPr>
  </w:style>
  <w:style w:type="paragraph" w:customStyle="1" w:styleId="afff0">
    <w:name w:val="Титул обычный"/>
    <w:basedOn w:val="af6"/>
    <w:next w:val="af6"/>
    <w:rsid w:val="00034A1B"/>
    <w:pPr>
      <w:jc w:val="left"/>
    </w:pPr>
    <w:rPr>
      <w:b/>
      <w:bCs/>
      <w:sz w:val="32"/>
      <w:szCs w:val="32"/>
    </w:rPr>
  </w:style>
  <w:style w:type="paragraph" w:customStyle="1" w:styleId="afff1">
    <w:name w:val="Таблица шапка"/>
    <w:basedOn w:val="aff"/>
    <w:link w:val="afff2"/>
    <w:rsid w:val="008E0579"/>
    <w:rPr>
      <w:b/>
      <w:bCs/>
      <w:szCs w:val="20"/>
      <w:lang w:val="x-none" w:eastAsia="x-none"/>
    </w:rPr>
  </w:style>
  <w:style w:type="paragraph" w:customStyle="1" w:styleId="a8">
    <w:name w:val="НумерованныйЦифры"/>
    <w:basedOn w:val="af6"/>
    <w:rsid w:val="00C0179C"/>
    <w:pPr>
      <w:numPr>
        <w:numId w:val="6"/>
      </w:numPr>
    </w:pPr>
  </w:style>
  <w:style w:type="paragraph" w:customStyle="1" w:styleId="afff3">
    <w:name w:val="Таблица Заголовок Название объекта"/>
    <w:basedOn w:val="afc"/>
    <w:next w:val="af6"/>
    <w:link w:val="afff4"/>
    <w:rsid w:val="00550F54"/>
    <w:pPr>
      <w:spacing w:after="60"/>
      <w:ind w:left="709" w:firstLine="0"/>
      <w:jc w:val="left"/>
    </w:pPr>
  </w:style>
  <w:style w:type="paragraph" w:customStyle="1" w:styleId="afff5">
    <w:name w:val="Штамп форма"/>
    <w:basedOn w:val="aff1"/>
    <w:rsid w:val="00CD5E27"/>
    <w:pPr>
      <w:tabs>
        <w:tab w:val="clear" w:pos="4677"/>
        <w:tab w:val="clear" w:pos="9355"/>
      </w:tabs>
      <w:jc w:val="center"/>
    </w:pPr>
    <w:rPr>
      <w:kern w:val="20"/>
      <w:sz w:val="16"/>
    </w:rPr>
  </w:style>
  <w:style w:type="paragraph" w:customStyle="1" w:styleId="afff6">
    <w:name w:val="ШтампЛево"/>
    <w:rsid w:val="00EB06B7"/>
    <w:rPr>
      <w:sz w:val="16"/>
    </w:rPr>
  </w:style>
  <w:style w:type="paragraph" w:customStyle="1" w:styleId="afff7">
    <w:name w:val="Перечень"/>
    <w:basedOn w:val="af6"/>
    <w:next w:val="af6"/>
    <w:rsid w:val="008F47B4"/>
    <w:pPr>
      <w:spacing w:before="60" w:after="120" w:line="240" w:lineRule="auto"/>
    </w:pPr>
    <w:rPr>
      <w:b/>
      <w:caps/>
      <w:szCs w:val="24"/>
    </w:rPr>
  </w:style>
  <w:style w:type="paragraph" w:styleId="afc">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6"/>
    <w:next w:val="af6"/>
    <w:link w:val="afff8"/>
    <w:qFormat/>
    <w:rsid w:val="00550F54"/>
    <w:pPr>
      <w:spacing w:before="240" w:line="240" w:lineRule="auto"/>
      <w:jc w:val="right"/>
    </w:pPr>
    <w:rPr>
      <w:bCs/>
    </w:rPr>
  </w:style>
  <w:style w:type="paragraph" w:customStyle="1" w:styleId="0">
    <w:name w:val="Обычный Первая строка 0 см"/>
    <w:basedOn w:val="af6"/>
    <w:next w:val="af6"/>
    <w:rsid w:val="00FF3BBE"/>
    <w:pPr>
      <w:ind w:firstLine="0"/>
      <w:jc w:val="left"/>
    </w:pPr>
  </w:style>
  <w:style w:type="paragraph" w:styleId="afff9">
    <w:name w:val="Document Map"/>
    <w:basedOn w:val="af6"/>
    <w:link w:val="afffa"/>
    <w:pPr>
      <w:shd w:val="clear" w:color="auto" w:fill="000080"/>
    </w:pPr>
    <w:rPr>
      <w:rFonts w:ascii="Tahoma" w:hAnsi="Tahoma"/>
      <w:lang w:val="x-none" w:eastAsia="x-none"/>
    </w:rPr>
  </w:style>
  <w:style w:type="character" w:customStyle="1" w:styleId="afff8">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c"/>
    <w:rsid w:val="00550F54"/>
    <w:rPr>
      <w:bCs/>
      <w:sz w:val="24"/>
      <w:lang w:val="ru-RU" w:eastAsia="ru-RU" w:bidi="ar-SA"/>
    </w:rPr>
  </w:style>
  <w:style w:type="character" w:customStyle="1" w:styleId="afff4">
    <w:name w:val="Таблица Заголовок Название объекта Знак Знак"/>
    <w:basedOn w:val="afff8"/>
    <w:link w:val="afff3"/>
    <w:rsid w:val="00550F54"/>
    <w:rPr>
      <w:bCs/>
      <w:sz w:val="24"/>
      <w:lang w:val="ru-RU" w:eastAsia="ru-RU" w:bidi="ar-SA"/>
    </w:rPr>
  </w:style>
  <w:style w:type="character" w:customStyle="1" w:styleId="aff5">
    <w:name w:val="Таблица по середине Знак"/>
    <w:link w:val="aff"/>
    <w:rsid w:val="003E07BE"/>
    <w:rPr>
      <w:sz w:val="24"/>
      <w:szCs w:val="24"/>
      <w:lang w:val="ru-RU" w:eastAsia="ru-RU" w:bidi="ar-SA"/>
    </w:rPr>
  </w:style>
  <w:style w:type="character" w:customStyle="1" w:styleId="aff0">
    <w:name w:val="Таблица по левому краю Знак"/>
    <w:link w:val="afe"/>
    <w:rsid w:val="003E07BE"/>
    <w:rPr>
      <w:color w:val="000000"/>
      <w:sz w:val="24"/>
      <w:szCs w:val="24"/>
      <w:lang w:val="ru-RU" w:eastAsia="ru-RU" w:bidi="ar-SA"/>
    </w:rPr>
  </w:style>
  <w:style w:type="paragraph" w:customStyle="1" w:styleId="18">
    <w:name w:val="РН Заголовок 1"/>
    <w:basedOn w:val="af6"/>
    <w:next w:val="af6"/>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b">
    <w:name w:val="РН Простой"/>
    <w:basedOn w:val="af6"/>
    <w:link w:val="afffc"/>
    <w:rsid w:val="00091C8F"/>
    <w:rPr>
      <w:rFonts w:ascii="Arial" w:hAnsi="Arial"/>
      <w:sz w:val="22"/>
      <w:szCs w:val="24"/>
      <w:lang w:val="x-none" w:eastAsia="en-US"/>
    </w:rPr>
  </w:style>
  <w:style w:type="character" w:customStyle="1" w:styleId="afffc">
    <w:name w:val="РН Простой Знак"/>
    <w:link w:val="afffb"/>
    <w:rsid w:val="00091C8F"/>
    <w:rPr>
      <w:rFonts w:ascii="Arial" w:hAnsi="Arial" w:cs="Arial"/>
      <w:sz w:val="22"/>
      <w:szCs w:val="24"/>
      <w:lang w:eastAsia="en-US"/>
    </w:rPr>
  </w:style>
  <w:style w:type="paragraph" w:customStyle="1" w:styleId="afffd">
    <w:name w:val="Знак"/>
    <w:basedOn w:val="af6"/>
    <w:rsid w:val="00091C8F"/>
    <w:pPr>
      <w:spacing w:after="160" w:line="240" w:lineRule="exact"/>
      <w:ind w:firstLine="0"/>
      <w:jc w:val="left"/>
    </w:pPr>
    <w:rPr>
      <w:rFonts w:ascii="Verdana" w:eastAsia="MS Mincho" w:hAnsi="Verdana"/>
      <w:sz w:val="16"/>
      <w:lang w:val="en-US" w:eastAsia="en-US"/>
    </w:rPr>
  </w:style>
  <w:style w:type="paragraph" w:styleId="afffe">
    <w:name w:val="List Paragraph"/>
    <w:basedOn w:val="af6"/>
    <w:uiPriority w:val="34"/>
    <w:qFormat/>
    <w:rsid w:val="00091C8F"/>
    <w:pPr>
      <w:ind w:left="708" w:firstLine="851"/>
    </w:pPr>
  </w:style>
  <w:style w:type="paragraph" w:customStyle="1" w:styleId="27">
    <w:name w:val="РН Заголовок 2"/>
    <w:basedOn w:val="af6"/>
    <w:next w:val="af6"/>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6"/>
    <w:next w:val="af6"/>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6"/>
    <w:next w:val="af6"/>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6"/>
    <w:link w:val="1e"/>
    <w:rsid w:val="00091C8F"/>
    <w:pPr>
      <w:spacing w:after="120"/>
      <w:ind w:left="283"/>
    </w:pPr>
    <w:rPr>
      <w:lang w:val="x-none" w:eastAsia="x-none"/>
    </w:rPr>
  </w:style>
  <w:style w:type="character" w:customStyle="1" w:styleId="affff0">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
    <w:rsid w:val="00091C8F"/>
    <w:rPr>
      <w:sz w:val="24"/>
    </w:rPr>
  </w:style>
  <w:style w:type="paragraph" w:styleId="affff1">
    <w:name w:val="Balloon Text"/>
    <w:basedOn w:val="af6"/>
    <w:link w:val="affff2"/>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2">
    <w:name w:val="Текст выноски Знак"/>
    <w:link w:val="affff1"/>
    <w:rsid w:val="00091C8F"/>
    <w:rPr>
      <w:rFonts w:ascii="Tahoma" w:hAnsi="Tahoma" w:cs="Tahoma"/>
      <w:sz w:val="16"/>
      <w:szCs w:val="16"/>
    </w:rPr>
  </w:style>
  <w:style w:type="paragraph" w:styleId="z-">
    <w:name w:val="HTML Bottom of Form"/>
    <w:basedOn w:val="af6"/>
    <w:next w:val="af6"/>
    <w:link w:val="z-0"/>
    <w:hidden/>
    <w:pPr>
      <w:pBdr>
        <w:top w:val="single" w:sz="6" w:space="1" w:color="auto"/>
      </w:pBdr>
      <w:jc w:val="center"/>
    </w:pPr>
    <w:rPr>
      <w:vanish/>
      <w:sz w:val="16"/>
      <w:szCs w:val="16"/>
      <w:lang w:val="x-none" w:eastAsia="x-none"/>
    </w:rPr>
  </w:style>
  <w:style w:type="paragraph" w:styleId="z-1">
    <w:name w:val="HTML Top of Form"/>
    <w:basedOn w:val="af6"/>
    <w:next w:val="af6"/>
    <w:link w:val="z-2"/>
    <w:hidden/>
    <w:pPr>
      <w:pBdr>
        <w:bottom w:val="single" w:sz="6" w:space="1" w:color="auto"/>
      </w:pBdr>
      <w:jc w:val="center"/>
    </w:pPr>
    <w:rPr>
      <w:vanish/>
      <w:sz w:val="16"/>
      <w:szCs w:val="16"/>
      <w:lang w:val="x-none" w:eastAsia="x-none"/>
    </w:rPr>
  </w:style>
  <w:style w:type="character" w:styleId="affff3">
    <w:name w:val="FollowedHyperlink"/>
    <w:rsid w:val="0082073C"/>
    <w:rPr>
      <w:color w:val="800080"/>
      <w:u w:val="single"/>
    </w:rPr>
  </w:style>
  <w:style w:type="paragraph" w:customStyle="1" w:styleId="10">
    <w:name w:val="М. список 1 Знак"/>
    <w:basedOn w:val="affff4"/>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9">
    <w:name w:val="МаркированныйТочка Знак"/>
    <w:link w:val="af5"/>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4">
    <w:name w:val="Plain Text"/>
    <w:aliases w:val="Текст Знак2,Текст Знак1,Текст Знак2 Знак1 Знак Знак"/>
    <w:basedOn w:val="af6"/>
    <w:link w:val="affff5"/>
    <w:rsid w:val="00091C8F"/>
    <w:rPr>
      <w:rFonts w:ascii="Courier New" w:hAnsi="Courier New"/>
      <w:sz w:val="20"/>
      <w:lang w:val="x-none" w:eastAsia="x-none"/>
    </w:rPr>
  </w:style>
  <w:style w:type="character" w:customStyle="1" w:styleId="affff5">
    <w:name w:val="Текст Знак"/>
    <w:aliases w:val="Текст Знак2 Знак,Текст Знак1 Знак,Текст Знак2 Знак1 Знак Знак Знак"/>
    <w:link w:val="affff4"/>
    <w:rsid w:val="00091C8F"/>
    <w:rPr>
      <w:rFonts w:ascii="Courier New" w:hAnsi="Courier New" w:cs="Courier New"/>
    </w:rPr>
  </w:style>
  <w:style w:type="paragraph" w:styleId="HTML">
    <w:name w:val="HTML Preformatted"/>
    <w:basedOn w:val="af6"/>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6">
    <w:name w:val="Strong"/>
    <w:qFormat/>
    <w:rsid w:val="00091C8F"/>
    <w:rPr>
      <w:b/>
      <w:bCs/>
    </w:rPr>
  </w:style>
  <w:style w:type="paragraph" w:customStyle="1" w:styleId="affff7">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a"/>
    <w:rsid w:val="00091C8F"/>
    <w:pPr>
      <w:ind w:firstLine="851"/>
    </w:pPr>
    <w:rPr>
      <w:sz w:val="24"/>
      <w:lang w:val="en-US"/>
    </w:rPr>
  </w:style>
  <w:style w:type="paragraph" w:customStyle="1" w:styleId="IG">
    <w:name w:val="Нумерованный_список_IG"/>
    <w:basedOn w:val="af6"/>
    <w:rsid w:val="00091C8F"/>
    <w:pPr>
      <w:tabs>
        <w:tab w:val="num" w:pos="0"/>
      </w:tabs>
      <w:ind w:firstLine="851"/>
    </w:pPr>
    <w:rPr>
      <w:snapToGrid w:val="0"/>
      <w:sz w:val="28"/>
      <w:szCs w:val="28"/>
    </w:rPr>
  </w:style>
  <w:style w:type="paragraph" w:styleId="28">
    <w:name w:val="Body Text 2"/>
    <w:basedOn w:val="af6"/>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6"/>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6"/>
    <w:rsid w:val="00091C8F"/>
    <w:pPr>
      <w:tabs>
        <w:tab w:val="left" w:pos="567"/>
      </w:tabs>
      <w:spacing w:line="240" w:lineRule="auto"/>
    </w:pPr>
  </w:style>
  <w:style w:type="paragraph" w:customStyle="1" w:styleId="Style50">
    <w:name w:val="Style50"/>
    <w:basedOn w:val="af6"/>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2">
    <w:name w:val="Нижний колонтитул Знак"/>
    <w:aliases w:val="Title Down Знак"/>
    <w:link w:val="aff1"/>
    <w:uiPriority w:val="99"/>
    <w:rsid w:val="00091C8F"/>
    <w:rPr>
      <w:sz w:val="24"/>
    </w:rPr>
  </w:style>
  <w:style w:type="paragraph" w:customStyle="1" w:styleId="1f3">
    <w:name w:val="Обычный 1"/>
    <w:basedOn w:val="aff1"/>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6"/>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6"/>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6"/>
    <w:rsid w:val="00091C8F"/>
    <w:pPr>
      <w:suppressAutoHyphens/>
      <w:ind w:firstLine="0"/>
    </w:pPr>
    <w:rPr>
      <w:lang w:eastAsia="ar-SA"/>
    </w:rPr>
  </w:style>
  <w:style w:type="paragraph" w:customStyle="1" w:styleId="affff8">
    <w:name w:val="Îáû÷íûé"/>
    <w:rsid w:val="00091C8F"/>
    <w:rPr>
      <w:sz w:val="24"/>
    </w:rPr>
  </w:style>
  <w:style w:type="paragraph" w:customStyle="1" w:styleId="140">
    <w:name w:val="140"/>
    <w:basedOn w:val="af6"/>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6"/>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3"/>
    <w:locked/>
    <w:rsid w:val="00091C8F"/>
    <w:rPr>
      <w:sz w:val="24"/>
    </w:rPr>
  </w:style>
  <w:style w:type="paragraph" w:customStyle="1" w:styleId="affff9">
    <w:name w:val="Таблица"/>
    <w:basedOn w:val="af6"/>
    <w:link w:val="affffa"/>
    <w:rsid w:val="00091C8F"/>
    <w:pPr>
      <w:spacing w:before="20" w:after="20" w:line="216" w:lineRule="auto"/>
      <w:ind w:firstLine="0"/>
      <w:jc w:val="center"/>
    </w:pPr>
    <w:rPr>
      <w:sz w:val="20"/>
    </w:rPr>
  </w:style>
  <w:style w:type="paragraph" w:customStyle="1" w:styleId="TableText">
    <w:name w:val="Table Text"/>
    <w:basedOn w:val="af6"/>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8"/>
    <w:rsid w:val="00485D37"/>
    <w:rPr>
      <w:sz w:val="16"/>
      <w:lang w:val="ru-RU" w:eastAsia="ru-RU" w:bidi="ar-SA"/>
    </w:rPr>
  </w:style>
  <w:style w:type="character" w:customStyle="1" w:styleId="affffb">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c">
    <w:name w:val="Table Grid"/>
    <w:basedOn w:val="af8"/>
    <w:rsid w:val="00913F31"/>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d">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6"/>
    <w:next w:val="af6"/>
    <w:link w:val="1f6"/>
    <w:qFormat/>
    <w:rsid w:val="00091C8F"/>
    <w:pPr>
      <w:ind w:firstLine="0"/>
      <w:jc w:val="center"/>
      <w:outlineLvl w:val="0"/>
    </w:pPr>
    <w:rPr>
      <w:rFonts w:ascii="Arial" w:hAnsi="Arial"/>
      <w:b/>
      <w:bCs/>
      <w:kern w:val="28"/>
      <w:sz w:val="22"/>
      <w:szCs w:val="32"/>
      <w:lang w:val="x-none" w:eastAsia="en-US"/>
    </w:rPr>
  </w:style>
  <w:style w:type="character" w:customStyle="1" w:styleId="affffe">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9"/>
    <w:rsid w:val="00091C8F"/>
    <w:pPr>
      <w:numPr>
        <w:numId w:val="10"/>
      </w:numPr>
    </w:pPr>
  </w:style>
  <w:style w:type="paragraph" w:styleId="afffff">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6"/>
    <w:link w:val="afffff0"/>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1">
    <w:name w:val="Body Text First Indent"/>
    <w:basedOn w:val="affa"/>
    <w:link w:val="afffff2"/>
    <w:rsid w:val="00091C8F"/>
    <w:pPr>
      <w:spacing w:after="120" w:line="360" w:lineRule="auto"/>
      <w:ind w:firstLine="210"/>
    </w:pPr>
    <w:rPr>
      <w:sz w:val="24"/>
    </w:rPr>
  </w:style>
  <w:style w:type="character" w:customStyle="1" w:styleId="affb">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a"/>
    <w:rsid w:val="00091C8F"/>
    <w:rPr>
      <w:sz w:val="22"/>
    </w:rPr>
  </w:style>
  <w:style w:type="numbering" w:customStyle="1" w:styleId="17">
    <w:name w:val="Текущий список1"/>
    <w:rsid w:val="00EA15F2"/>
    <w:pPr>
      <w:numPr>
        <w:numId w:val="2"/>
      </w:numPr>
    </w:pPr>
  </w:style>
  <w:style w:type="character" w:customStyle="1" w:styleId="afffff2">
    <w:name w:val="Красная строка Знак"/>
    <w:link w:val="afffff1"/>
    <w:rsid w:val="00091C8F"/>
    <w:rPr>
      <w:sz w:val="24"/>
    </w:rPr>
  </w:style>
  <w:style w:type="paragraph" w:customStyle="1" w:styleId="afffff3">
    <w:name w:val="перечень"/>
    <w:basedOn w:val="af6"/>
    <w:rsid w:val="00091C8F"/>
    <w:pPr>
      <w:tabs>
        <w:tab w:val="num" w:pos="1215"/>
      </w:tabs>
      <w:spacing w:after="120" w:line="240" w:lineRule="auto"/>
      <w:ind w:left="907" w:hanging="170"/>
    </w:pPr>
  </w:style>
  <w:style w:type="paragraph" w:customStyle="1" w:styleId="r">
    <w:name w:val="r"/>
    <w:basedOn w:val="af6"/>
    <w:rsid w:val="00091C8F"/>
    <w:pPr>
      <w:spacing w:line="240" w:lineRule="auto"/>
      <w:ind w:firstLine="0"/>
      <w:jc w:val="right"/>
    </w:pPr>
    <w:rPr>
      <w:color w:val="000000"/>
      <w:szCs w:val="24"/>
    </w:rPr>
  </w:style>
  <w:style w:type="paragraph" w:styleId="44">
    <w:name w:val="List Bullet 4"/>
    <w:basedOn w:val="af6"/>
    <w:autoRedefine/>
    <w:rsid w:val="00091C8F"/>
    <w:pPr>
      <w:tabs>
        <w:tab w:val="num" w:pos="709"/>
      </w:tabs>
      <w:spacing w:line="240" w:lineRule="auto"/>
      <w:jc w:val="left"/>
    </w:pPr>
    <w:rPr>
      <w:sz w:val="20"/>
    </w:rPr>
  </w:style>
  <w:style w:type="paragraph" w:customStyle="1" w:styleId="a00">
    <w:name w:val="a0"/>
    <w:basedOn w:val="af6"/>
    <w:rsid w:val="00091C8F"/>
    <w:pPr>
      <w:tabs>
        <w:tab w:val="num" w:pos="1440"/>
      </w:tabs>
      <w:ind w:left="1440" w:hanging="720"/>
      <w:jc w:val="left"/>
    </w:pPr>
    <w:rPr>
      <w:szCs w:val="24"/>
    </w:rPr>
  </w:style>
  <w:style w:type="paragraph" w:customStyle="1" w:styleId="a10">
    <w:name w:val="a1"/>
    <w:basedOn w:val="af6"/>
    <w:rsid w:val="00091C8F"/>
    <w:pPr>
      <w:spacing w:line="240" w:lineRule="auto"/>
      <w:ind w:firstLine="0"/>
      <w:jc w:val="center"/>
    </w:pPr>
    <w:rPr>
      <w:b/>
      <w:bCs/>
      <w:szCs w:val="24"/>
    </w:rPr>
  </w:style>
  <w:style w:type="paragraph" w:customStyle="1" w:styleId="a20">
    <w:name w:val="a2"/>
    <w:basedOn w:val="af6"/>
    <w:rsid w:val="00091C8F"/>
    <w:pPr>
      <w:spacing w:line="240" w:lineRule="auto"/>
      <w:ind w:firstLine="0"/>
      <w:jc w:val="center"/>
    </w:pPr>
    <w:rPr>
      <w:b/>
      <w:bCs/>
      <w:sz w:val="32"/>
      <w:szCs w:val="32"/>
    </w:rPr>
  </w:style>
  <w:style w:type="paragraph" w:customStyle="1" w:styleId="a30">
    <w:name w:val="a3"/>
    <w:basedOn w:val="af6"/>
    <w:rsid w:val="00091C8F"/>
    <w:pPr>
      <w:spacing w:before="120" w:after="120" w:line="240" w:lineRule="auto"/>
      <w:ind w:firstLine="0"/>
      <w:jc w:val="center"/>
    </w:pPr>
    <w:rPr>
      <w:szCs w:val="24"/>
    </w:rPr>
  </w:style>
  <w:style w:type="paragraph" w:customStyle="1" w:styleId="a3">
    <w:name w:val="маркер Знак Знак Знак"/>
    <w:basedOn w:val="af6"/>
    <w:link w:val="afffff4"/>
    <w:rsid w:val="00091C8F"/>
    <w:pPr>
      <w:numPr>
        <w:numId w:val="11"/>
      </w:numPr>
    </w:pPr>
    <w:rPr>
      <w:spacing w:val="6"/>
      <w:szCs w:val="24"/>
      <w:lang w:val="x-none" w:eastAsia="x-none"/>
    </w:rPr>
  </w:style>
  <w:style w:type="character" w:customStyle="1" w:styleId="afffff4">
    <w:name w:val="маркер Знак Знак Знак Знак"/>
    <w:link w:val="a3"/>
    <w:rsid w:val="00091C8F"/>
    <w:rPr>
      <w:spacing w:val="6"/>
      <w:sz w:val="24"/>
      <w:szCs w:val="24"/>
      <w:lang w:val="x-none" w:eastAsia="x-none"/>
    </w:rPr>
  </w:style>
  <w:style w:type="paragraph" w:customStyle="1" w:styleId="xl27">
    <w:name w:val="xl27"/>
    <w:basedOn w:val="af6"/>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6"/>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6"/>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6"/>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5">
    <w:name w:val="таблица"/>
    <w:basedOn w:val="af6"/>
    <w:link w:val="afffff6"/>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6">
    <w:name w:val="таблица Знак"/>
    <w:link w:val="afffff5"/>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6"/>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7">
    <w:name w:val="Осн.стиль абз."/>
    <w:basedOn w:val="af6"/>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6"/>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6"/>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6"/>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6"/>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6"/>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6"/>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6"/>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6"/>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8">
    <w:name w:val="Нормальный"/>
    <w:basedOn w:val="af6"/>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6"/>
    <w:rsid w:val="00091C8F"/>
    <w:pPr>
      <w:numPr>
        <w:numId w:val="14"/>
      </w:numPr>
    </w:pPr>
    <w:rPr>
      <w:bCs/>
      <w:color w:val="000000"/>
      <w:szCs w:val="24"/>
    </w:rPr>
  </w:style>
  <w:style w:type="paragraph" w:customStyle="1" w:styleId="ac">
    <w:name w:val="черта Знак"/>
    <w:basedOn w:val="af6"/>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6"/>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6"/>
    <w:rsid w:val="00091C8F"/>
    <w:pPr>
      <w:tabs>
        <w:tab w:val="left" w:pos="1134"/>
      </w:tabs>
      <w:ind w:firstLine="0"/>
      <w:jc w:val="center"/>
    </w:pPr>
  </w:style>
  <w:style w:type="paragraph" w:customStyle="1" w:styleId="01">
    <w:name w:val="0 Отчет"/>
    <w:basedOn w:val="af6"/>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d">
    <w:name w:val="Рисунок Заголовок Название объекта Знак"/>
    <w:link w:val="afb"/>
    <w:locked/>
    <w:rsid w:val="00091C8F"/>
    <w:rPr>
      <w:bCs/>
      <w:sz w:val="24"/>
    </w:rPr>
  </w:style>
  <w:style w:type="paragraph" w:customStyle="1" w:styleId="40">
    <w:name w:val="4 Список"/>
    <w:basedOn w:val="af6"/>
    <w:next w:val="af6"/>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9">
    <w:name w:val="Block Text"/>
    <w:basedOn w:val="af6"/>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a">
    <w:name w:val="List"/>
    <w:basedOn w:val="af6"/>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b">
    <w:name w:val="список"/>
    <w:basedOn w:val="af6"/>
    <w:rsid w:val="00091C8F"/>
    <w:pPr>
      <w:tabs>
        <w:tab w:val="left" w:pos="1134"/>
        <w:tab w:val="num" w:pos="1211"/>
      </w:tabs>
      <w:ind w:left="1211" w:hanging="360"/>
    </w:pPr>
    <w:rPr>
      <w:lang w:eastAsia="en-US"/>
    </w:rPr>
  </w:style>
  <w:style w:type="paragraph" w:customStyle="1" w:styleId="afffffc">
    <w:name w:val="рисунок"/>
    <w:basedOn w:val="01"/>
    <w:rsid w:val="00091C8F"/>
    <w:pPr>
      <w:suppressAutoHyphens/>
      <w:ind w:firstLine="0"/>
      <w:jc w:val="center"/>
    </w:pPr>
    <w:rPr>
      <w:rFonts w:eastAsia="Times New Roman"/>
      <w:szCs w:val="20"/>
    </w:rPr>
  </w:style>
  <w:style w:type="paragraph" w:customStyle="1" w:styleId="afffffd">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6"/>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6"/>
    <w:next w:val="af6"/>
    <w:rsid w:val="00091C8F"/>
    <w:pPr>
      <w:keepNext/>
      <w:widowControl w:val="0"/>
      <w:spacing w:line="240" w:lineRule="auto"/>
      <w:ind w:firstLine="0"/>
      <w:jc w:val="center"/>
    </w:pPr>
    <w:rPr>
      <w:rFonts w:ascii="Baltica" w:hAnsi="Baltica"/>
      <w:b/>
      <w:spacing w:val="20"/>
    </w:rPr>
  </w:style>
  <w:style w:type="paragraph" w:customStyle="1" w:styleId="text">
    <w:name w:val="text"/>
    <w:basedOn w:val="af6"/>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6"/>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6"/>
    <w:next w:val="af6"/>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e">
    <w:name w:val="Заголовок таблиц"/>
    <w:basedOn w:val="affa"/>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6"/>
    <w:rsid w:val="00091C8F"/>
    <w:pPr>
      <w:overflowPunct w:val="0"/>
      <w:autoSpaceDE w:val="0"/>
      <w:autoSpaceDN w:val="0"/>
      <w:adjustRightInd w:val="0"/>
      <w:spacing w:line="240" w:lineRule="auto"/>
      <w:ind w:firstLine="0"/>
    </w:pPr>
  </w:style>
  <w:style w:type="paragraph" w:customStyle="1" w:styleId="39">
    <w:name w:val="заголовок 3"/>
    <w:basedOn w:val="af6"/>
    <w:next w:val="af6"/>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6"/>
    <w:link w:val="128"/>
    <w:rsid w:val="00091C8F"/>
    <w:pPr>
      <w:spacing w:line="240" w:lineRule="auto"/>
      <w:ind w:firstLine="0"/>
      <w:jc w:val="left"/>
    </w:pPr>
    <w:rPr>
      <w:lang w:val="x-none" w:eastAsia="x-none"/>
    </w:rPr>
  </w:style>
  <w:style w:type="paragraph" w:customStyle="1" w:styleId="129">
    <w:name w:val="Об таб центр12"/>
    <w:basedOn w:val="af6"/>
    <w:link w:val="12a"/>
    <w:rsid w:val="00091C8F"/>
    <w:pPr>
      <w:spacing w:line="240" w:lineRule="auto"/>
      <w:ind w:firstLine="0"/>
      <w:jc w:val="center"/>
    </w:pPr>
    <w:rPr>
      <w:lang w:val="x-none" w:eastAsia="x-none"/>
    </w:rPr>
  </w:style>
  <w:style w:type="paragraph" w:customStyle="1" w:styleId="3a">
    <w:name w:val="Об уп3"/>
    <w:basedOn w:val="af6"/>
    <w:link w:val="3b"/>
    <w:rsid w:val="00091C8F"/>
    <w:pPr>
      <w:spacing w:line="240" w:lineRule="auto"/>
      <w:ind w:firstLine="720"/>
    </w:pPr>
    <w:rPr>
      <w:spacing w:val="-6"/>
      <w:sz w:val="28"/>
      <w:lang w:val="x-none" w:eastAsia="x-none"/>
    </w:rPr>
  </w:style>
  <w:style w:type="paragraph" w:customStyle="1" w:styleId="2f4">
    <w:name w:val="Об уп2"/>
    <w:basedOn w:val="af6"/>
    <w:link w:val="2f5"/>
    <w:rsid w:val="00091C8F"/>
    <w:pPr>
      <w:spacing w:line="240" w:lineRule="auto"/>
      <w:ind w:firstLine="720"/>
    </w:pPr>
    <w:rPr>
      <w:spacing w:val="-4"/>
      <w:sz w:val="28"/>
      <w:lang w:val="x-none" w:eastAsia="x-none"/>
    </w:rPr>
  </w:style>
  <w:style w:type="table" w:styleId="affffff">
    <w:name w:val="Table Theme"/>
    <w:basedOn w:val="af8"/>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0">
    <w:name w:val="без нумерации"/>
    <w:basedOn w:val="af6"/>
    <w:rsid w:val="00091C8F"/>
    <w:pPr>
      <w:widowControl w:val="0"/>
      <w:spacing w:line="240" w:lineRule="auto"/>
      <w:ind w:firstLine="680"/>
    </w:pPr>
    <w:rPr>
      <w:szCs w:val="24"/>
    </w:rPr>
  </w:style>
  <w:style w:type="paragraph" w:customStyle="1" w:styleId="affffff1">
    <w:name w:val="Осн. стиль абз Знак Знак"/>
    <w:basedOn w:val="affa"/>
    <w:link w:val="affffff2"/>
    <w:rsid w:val="00091C8F"/>
    <w:pPr>
      <w:ind w:left="1287" w:hanging="720"/>
    </w:pPr>
    <w:rPr>
      <w:sz w:val="24"/>
      <w:szCs w:val="24"/>
    </w:rPr>
  </w:style>
  <w:style w:type="character" w:customStyle="1" w:styleId="affffff2">
    <w:name w:val="Осн. стиль абз Знак Знак Знак"/>
    <w:link w:val="affffff1"/>
    <w:locked/>
    <w:rsid w:val="00091C8F"/>
    <w:rPr>
      <w:sz w:val="24"/>
      <w:szCs w:val="24"/>
      <w:lang w:val="ru-RU" w:eastAsia="ru-RU" w:bidi="ar-SA"/>
    </w:rPr>
  </w:style>
  <w:style w:type="paragraph" w:customStyle="1" w:styleId="aa">
    <w:name w:val="СТИЛЬ АБЗАЦА"/>
    <w:basedOn w:val="af6"/>
    <w:rsid w:val="00091C8F"/>
    <w:pPr>
      <w:numPr>
        <w:ilvl w:val="2"/>
        <w:numId w:val="18"/>
      </w:numPr>
      <w:spacing w:line="240" w:lineRule="auto"/>
    </w:pPr>
    <w:rPr>
      <w:szCs w:val="24"/>
    </w:rPr>
  </w:style>
  <w:style w:type="paragraph" w:customStyle="1" w:styleId="affffff3">
    <w:name w:val="осн.стиль абз."/>
    <w:basedOn w:val="af6"/>
    <w:rsid w:val="00091C8F"/>
    <w:pPr>
      <w:widowControl w:val="0"/>
      <w:spacing w:line="240" w:lineRule="auto"/>
      <w:ind w:left="-254" w:firstLine="680"/>
    </w:pPr>
    <w:rPr>
      <w:szCs w:val="24"/>
    </w:rPr>
  </w:style>
  <w:style w:type="paragraph" w:customStyle="1" w:styleId="WW-3">
    <w:name w:val="WW-Основной текст с отступом 3"/>
    <w:basedOn w:val="af6"/>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6"/>
    <w:rsid w:val="00091C8F"/>
    <w:pPr>
      <w:spacing w:after="160" w:line="240" w:lineRule="auto"/>
      <w:ind w:firstLine="0"/>
      <w:jc w:val="left"/>
    </w:pPr>
    <w:rPr>
      <w:rFonts w:ascii="Arial" w:hAnsi="Arial"/>
      <w:b/>
      <w:color w:val="FFFFFF"/>
      <w:sz w:val="32"/>
      <w:lang w:val="en-US" w:eastAsia="en-US"/>
    </w:rPr>
  </w:style>
  <w:style w:type="paragraph" w:customStyle="1" w:styleId="affffff4">
    <w:name w:val="Основной текст док."/>
    <w:basedOn w:val="af6"/>
    <w:link w:val="affffff5"/>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6">
    <w:name w:val="БЕЗ НУМЕРАЦИИ"/>
    <w:basedOn w:val="af6"/>
    <w:link w:val="affffff7"/>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6"/>
    <w:rsid w:val="00091C8F"/>
    <w:pPr>
      <w:tabs>
        <w:tab w:val="left" w:pos="1134"/>
      </w:tabs>
      <w:suppressAutoHyphens/>
      <w:ind w:firstLine="0"/>
      <w:jc w:val="center"/>
    </w:pPr>
    <w:rPr>
      <w:rFonts w:eastAsia="MS Mincho"/>
      <w:lang w:eastAsia="en-US"/>
    </w:rPr>
  </w:style>
  <w:style w:type="paragraph" w:customStyle="1" w:styleId="1fe">
    <w:name w:val="Знак1"/>
    <w:basedOn w:val="af6"/>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a"/>
    <w:rsid w:val="00091C8F"/>
    <w:pPr>
      <w:jc w:val="center"/>
    </w:pPr>
    <w:rPr>
      <w:sz w:val="24"/>
      <w:lang w:val="en-US"/>
    </w:rPr>
  </w:style>
  <w:style w:type="paragraph" w:customStyle="1" w:styleId="tabname">
    <w:name w:val="tabname"/>
    <w:basedOn w:val="af6"/>
    <w:rsid w:val="00091C8F"/>
    <w:pPr>
      <w:spacing w:line="240" w:lineRule="auto"/>
      <w:ind w:firstLine="0"/>
    </w:pPr>
    <w:rPr>
      <w:iCs/>
      <w:color w:val="000000"/>
      <w:lang w:val="en-US"/>
    </w:rPr>
  </w:style>
  <w:style w:type="paragraph" w:customStyle="1" w:styleId="Dhead3">
    <w:name w:val="Dhead3"/>
    <w:basedOn w:val="affa"/>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6"/>
    <w:rsid w:val="00091C8F"/>
    <w:pPr>
      <w:spacing w:line="240" w:lineRule="auto"/>
      <w:ind w:firstLine="0"/>
      <w:jc w:val="center"/>
    </w:pPr>
    <w:rPr>
      <w:sz w:val="20"/>
      <w:szCs w:val="26"/>
    </w:rPr>
  </w:style>
  <w:style w:type="paragraph" w:customStyle="1" w:styleId="1ff">
    <w:name w:val="Абзац списка1"/>
    <w:basedOn w:val="af6"/>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a">
    <w:name w:val="Схема документа Знак"/>
    <w:link w:val="afff9"/>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8">
    <w:name w:val="annotation text"/>
    <w:basedOn w:val="af6"/>
    <w:link w:val="affffff9"/>
    <w:rsid w:val="00091C8F"/>
    <w:pPr>
      <w:spacing w:line="240" w:lineRule="auto"/>
      <w:ind w:firstLine="0"/>
      <w:jc w:val="left"/>
    </w:pPr>
    <w:rPr>
      <w:szCs w:val="24"/>
      <w:lang w:val="x-none" w:eastAsia="x-none"/>
    </w:rPr>
  </w:style>
  <w:style w:type="character" w:customStyle="1" w:styleId="affffff9">
    <w:name w:val="Текст примечания Знак"/>
    <w:link w:val="affffff8"/>
    <w:rsid w:val="00091C8F"/>
    <w:rPr>
      <w:sz w:val="24"/>
      <w:szCs w:val="24"/>
    </w:rPr>
  </w:style>
  <w:style w:type="character" w:styleId="affffffa">
    <w:name w:val="annotation reference"/>
    <w:rsid w:val="00091C8F"/>
    <w:rPr>
      <w:sz w:val="16"/>
    </w:rPr>
  </w:style>
  <w:style w:type="paragraph" w:customStyle="1" w:styleId="1ff0">
    <w:name w:val="Нумерованный список1"/>
    <w:basedOn w:val="af6"/>
    <w:link w:val="1ff1"/>
    <w:rsid w:val="00091C8F"/>
    <w:pPr>
      <w:tabs>
        <w:tab w:val="num" w:pos="284"/>
        <w:tab w:val="num" w:pos="1636"/>
      </w:tabs>
      <w:ind w:left="284" w:hanging="284"/>
    </w:pPr>
    <w:rPr>
      <w:rFonts w:ascii="Arial" w:hAnsi="Arial"/>
      <w:szCs w:val="24"/>
      <w:lang w:val="x-none" w:eastAsia="x-none"/>
    </w:rPr>
  </w:style>
  <w:style w:type="paragraph" w:customStyle="1" w:styleId="affffffb">
    <w:name w:val="Краткий обратный адрес"/>
    <w:basedOn w:val="af6"/>
    <w:rsid w:val="00091C8F"/>
    <w:pPr>
      <w:spacing w:line="240" w:lineRule="auto"/>
      <w:ind w:firstLine="0"/>
      <w:jc w:val="left"/>
    </w:pPr>
    <w:rPr>
      <w:szCs w:val="24"/>
    </w:rPr>
  </w:style>
  <w:style w:type="paragraph" w:customStyle="1" w:styleId="212">
    <w:name w:val="Основной текст с отступом 21"/>
    <w:basedOn w:val="af6"/>
    <w:rsid w:val="00091C8F"/>
    <w:pPr>
      <w:ind w:firstLine="705"/>
    </w:pPr>
    <w:rPr>
      <w:b/>
      <w:szCs w:val="24"/>
    </w:rPr>
  </w:style>
  <w:style w:type="paragraph" w:customStyle="1" w:styleId="affffffc">
    <w:name w:val="Абзац"/>
    <w:basedOn w:val="af6"/>
    <w:link w:val="affffffd"/>
    <w:autoRedefine/>
    <w:rsid w:val="00091C8F"/>
    <w:pPr>
      <w:spacing w:line="312" w:lineRule="auto"/>
      <w:jc w:val="center"/>
    </w:pPr>
    <w:rPr>
      <w:b/>
      <w:caps/>
      <w:sz w:val="28"/>
      <w:szCs w:val="28"/>
      <w:lang w:val="x-none" w:eastAsia="x-none"/>
    </w:rPr>
  </w:style>
  <w:style w:type="paragraph" w:customStyle="1" w:styleId="affffffe">
    <w:name w:val="Шапка табличная"/>
    <w:basedOn w:val="af6"/>
    <w:next w:val="af6"/>
    <w:rsid w:val="00091C8F"/>
    <w:pPr>
      <w:keepNext/>
      <w:pageBreakBefore/>
      <w:spacing w:line="240" w:lineRule="auto"/>
      <w:ind w:firstLine="0"/>
      <w:jc w:val="center"/>
    </w:pPr>
    <w:rPr>
      <w:szCs w:val="24"/>
    </w:rPr>
  </w:style>
  <w:style w:type="paragraph" w:customStyle="1" w:styleId="afffffff">
    <w:name w:val="Назв.таблицы"/>
    <w:basedOn w:val="af6"/>
    <w:next w:val="afffffff0"/>
    <w:link w:val="afffffff1"/>
    <w:rsid w:val="00091C8F"/>
    <w:pPr>
      <w:keepNext/>
      <w:spacing w:after="120" w:line="240" w:lineRule="auto"/>
      <w:ind w:firstLine="0"/>
      <w:jc w:val="center"/>
    </w:pPr>
    <w:rPr>
      <w:szCs w:val="24"/>
      <w:lang w:val="x-none" w:eastAsia="x-none"/>
    </w:rPr>
  </w:style>
  <w:style w:type="paragraph" w:customStyle="1" w:styleId="afffffff0">
    <w:name w:val="Заголовок таблицы"/>
    <w:basedOn w:val="af6"/>
    <w:rsid w:val="00091C8F"/>
    <w:pPr>
      <w:keepNext/>
      <w:spacing w:line="240" w:lineRule="auto"/>
      <w:ind w:firstLine="0"/>
      <w:jc w:val="center"/>
    </w:pPr>
    <w:rPr>
      <w:rFonts w:ascii="Arial" w:hAnsi="Arial"/>
      <w:szCs w:val="24"/>
    </w:rPr>
  </w:style>
  <w:style w:type="paragraph" w:customStyle="1" w:styleId="afffffff2">
    <w:name w:val="Текст табличный"/>
    <w:basedOn w:val="af6"/>
    <w:rsid w:val="00091C8F"/>
    <w:pPr>
      <w:spacing w:line="240" w:lineRule="auto"/>
      <w:ind w:firstLine="0"/>
    </w:pPr>
    <w:rPr>
      <w:sz w:val="22"/>
      <w:szCs w:val="24"/>
    </w:rPr>
  </w:style>
  <w:style w:type="paragraph" w:customStyle="1" w:styleId="afffffff3">
    <w:name w:val="Осн. текст"/>
    <w:basedOn w:val="af6"/>
    <w:link w:val="afffffff4"/>
    <w:rsid w:val="00091C8F"/>
    <w:pPr>
      <w:spacing w:after="120" w:line="240" w:lineRule="auto"/>
    </w:pPr>
    <w:rPr>
      <w:szCs w:val="24"/>
      <w:lang w:val="x-none" w:eastAsia="x-none"/>
    </w:rPr>
  </w:style>
  <w:style w:type="character" w:customStyle="1" w:styleId="afffffff4">
    <w:name w:val="Осн. текст Знак"/>
    <w:link w:val="afffffff3"/>
    <w:rsid w:val="00091C8F"/>
    <w:rPr>
      <w:sz w:val="24"/>
      <w:szCs w:val="24"/>
    </w:rPr>
  </w:style>
  <w:style w:type="paragraph" w:styleId="afffffff5">
    <w:name w:val="Message Header"/>
    <w:basedOn w:val="af6"/>
    <w:next w:val="affff9"/>
    <w:link w:val="afffffff6"/>
    <w:rsid w:val="00091C8F"/>
    <w:pPr>
      <w:spacing w:line="240" w:lineRule="auto"/>
      <w:ind w:firstLine="0"/>
      <w:jc w:val="center"/>
    </w:pPr>
    <w:rPr>
      <w:rFonts w:ascii="Arial" w:hAnsi="Arial"/>
      <w:b/>
      <w:szCs w:val="24"/>
      <w:lang w:val="x-none" w:eastAsia="x-none"/>
    </w:rPr>
  </w:style>
  <w:style w:type="character" w:customStyle="1" w:styleId="afffffff6">
    <w:name w:val="Шапка Знак"/>
    <w:link w:val="afffffff5"/>
    <w:rsid w:val="00091C8F"/>
    <w:rPr>
      <w:rFonts w:ascii="Arial" w:hAnsi="Arial" w:cs="Arial"/>
      <w:b/>
      <w:sz w:val="24"/>
      <w:szCs w:val="24"/>
    </w:rPr>
  </w:style>
  <w:style w:type="paragraph" w:customStyle="1" w:styleId="xl31">
    <w:name w:val="xl31"/>
    <w:basedOn w:val="af6"/>
    <w:rsid w:val="00091C8F"/>
    <w:pPr>
      <w:pBdr>
        <w:right w:val="single" w:sz="4" w:space="0" w:color="auto"/>
      </w:pBdr>
      <w:spacing w:before="100" w:after="100" w:line="240" w:lineRule="auto"/>
      <w:ind w:firstLine="0"/>
      <w:jc w:val="center"/>
    </w:pPr>
    <w:rPr>
      <w:szCs w:val="24"/>
    </w:rPr>
  </w:style>
  <w:style w:type="paragraph" w:customStyle="1" w:styleId="afffffff7">
    <w:name w:val="Заг.Табл."/>
    <w:next w:val="af6"/>
    <w:rsid w:val="00091C8F"/>
    <w:pPr>
      <w:jc w:val="center"/>
    </w:pPr>
    <w:rPr>
      <w:noProof/>
    </w:rPr>
  </w:style>
  <w:style w:type="paragraph" w:customStyle="1" w:styleId="BodyTextIndent21">
    <w:name w:val="Body Text Indent 21"/>
    <w:basedOn w:val="af6"/>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6"/>
    <w:rsid w:val="00091C8F"/>
    <w:pPr>
      <w:spacing w:line="240" w:lineRule="auto"/>
      <w:ind w:firstLine="0"/>
      <w:jc w:val="center"/>
    </w:pPr>
    <w:rPr>
      <w:rFonts w:ascii="Arial" w:hAnsi="Arial"/>
      <w:b/>
      <w:snapToGrid w:val="0"/>
      <w:sz w:val="28"/>
      <w:szCs w:val="24"/>
    </w:rPr>
  </w:style>
  <w:style w:type="paragraph" w:customStyle="1" w:styleId="afffffff8">
    <w:name w:val="Заголовок таблицы Знак Знак"/>
    <w:basedOn w:val="af6"/>
    <w:link w:val="afffffff9"/>
    <w:rsid w:val="00091C8F"/>
    <w:pPr>
      <w:spacing w:line="240" w:lineRule="auto"/>
      <w:ind w:firstLine="0"/>
      <w:jc w:val="center"/>
    </w:pPr>
    <w:rPr>
      <w:rFonts w:ascii="Arial" w:hAnsi="Arial"/>
      <w:szCs w:val="24"/>
      <w:lang w:val="x-none" w:eastAsia="x-none"/>
    </w:rPr>
  </w:style>
  <w:style w:type="character" w:customStyle="1" w:styleId="afffffff9">
    <w:name w:val="Заголовок таблицы Знак Знак Знак"/>
    <w:link w:val="afffffff8"/>
    <w:locked/>
    <w:rsid w:val="00091C8F"/>
    <w:rPr>
      <w:rFonts w:ascii="Arial" w:hAnsi="Arial" w:cs="Arial"/>
      <w:sz w:val="24"/>
      <w:szCs w:val="24"/>
    </w:rPr>
  </w:style>
  <w:style w:type="paragraph" w:customStyle="1" w:styleId="310">
    <w:name w:val="Основной текст 31"/>
    <w:basedOn w:val="af6"/>
    <w:rsid w:val="00091C8F"/>
    <w:pPr>
      <w:spacing w:line="240" w:lineRule="auto"/>
      <w:ind w:firstLine="0"/>
      <w:jc w:val="center"/>
    </w:pPr>
    <w:rPr>
      <w:sz w:val="28"/>
      <w:szCs w:val="24"/>
    </w:rPr>
  </w:style>
  <w:style w:type="paragraph" w:customStyle="1" w:styleId="3f">
    <w:name w:val="çàãîëîâîê 3"/>
    <w:basedOn w:val="af6"/>
    <w:next w:val="af6"/>
    <w:rsid w:val="00091C8F"/>
    <w:pPr>
      <w:keepNext/>
      <w:spacing w:before="240" w:after="60" w:line="240" w:lineRule="auto"/>
      <w:ind w:firstLine="0"/>
      <w:jc w:val="center"/>
    </w:pPr>
    <w:rPr>
      <w:b/>
      <w:sz w:val="28"/>
      <w:szCs w:val="24"/>
    </w:rPr>
  </w:style>
  <w:style w:type="paragraph" w:customStyle="1" w:styleId="1ff3">
    <w:name w:val="заголовок 1"/>
    <w:basedOn w:val="af6"/>
    <w:next w:val="af6"/>
    <w:rsid w:val="00091C8F"/>
    <w:pPr>
      <w:keepNext/>
      <w:spacing w:before="240" w:after="60" w:line="240" w:lineRule="auto"/>
      <w:ind w:firstLine="0"/>
      <w:jc w:val="center"/>
    </w:pPr>
    <w:rPr>
      <w:b/>
      <w:kern w:val="28"/>
      <w:sz w:val="72"/>
      <w:szCs w:val="24"/>
    </w:rPr>
  </w:style>
  <w:style w:type="paragraph" w:customStyle="1" w:styleId="2f7">
    <w:name w:val="заголовок 2"/>
    <w:basedOn w:val="af6"/>
    <w:next w:val="af6"/>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6"/>
    <w:next w:val="af6"/>
    <w:rsid w:val="00091C8F"/>
    <w:pPr>
      <w:keepNext/>
      <w:spacing w:before="240" w:after="60" w:line="240" w:lineRule="auto"/>
      <w:ind w:firstLine="0"/>
      <w:jc w:val="left"/>
    </w:pPr>
    <w:rPr>
      <w:b/>
      <w:szCs w:val="24"/>
    </w:rPr>
  </w:style>
  <w:style w:type="paragraph" w:customStyle="1" w:styleId="56">
    <w:name w:val="заголовок 5"/>
    <w:basedOn w:val="af6"/>
    <w:next w:val="af6"/>
    <w:rsid w:val="00091C8F"/>
    <w:pPr>
      <w:spacing w:before="240" w:after="60" w:line="240" w:lineRule="auto"/>
      <w:ind w:firstLine="0"/>
      <w:jc w:val="left"/>
    </w:pPr>
    <w:rPr>
      <w:sz w:val="22"/>
      <w:szCs w:val="24"/>
    </w:rPr>
  </w:style>
  <w:style w:type="paragraph" w:customStyle="1" w:styleId="62">
    <w:name w:val="заголовок 6"/>
    <w:basedOn w:val="af6"/>
    <w:next w:val="af6"/>
    <w:rsid w:val="00091C8F"/>
    <w:pPr>
      <w:spacing w:before="240" w:after="60" w:line="240" w:lineRule="auto"/>
      <w:ind w:firstLine="0"/>
      <w:jc w:val="left"/>
    </w:pPr>
    <w:rPr>
      <w:i/>
      <w:sz w:val="22"/>
      <w:szCs w:val="24"/>
    </w:rPr>
  </w:style>
  <w:style w:type="paragraph" w:customStyle="1" w:styleId="74">
    <w:name w:val="заголовок 7"/>
    <w:basedOn w:val="af6"/>
    <w:next w:val="af6"/>
    <w:rsid w:val="00091C8F"/>
    <w:pPr>
      <w:spacing w:before="240" w:after="60" w:line="240" w:lineRule="auto"/>
      <w:ind w:firstLine="0"/>
      <w:jc w:val="left"/>
    </w:pPr>
    <w:rPr>
      <w:szCs w:val="24"/>
    </w:rPr>
  </w:style>
  <w:style w:type="paragraph" w:customStyle="1" w:styleId="84">
    <w:name w:val="заголовок 8"/>
    <w:basedOn w:val="af6"/>
    <w:next w:val="af6"/>
    <w:rsid w:val="00091C8F"/>
    <w:pPr>
      <w:spacing w:before="240" w:after="60" w:line="240" w:lineRule="auto"/>
      <w:ind w:firstLine="0"/>
      <w:jc w:val="left"/>
    </w:pPr>
    <w:rPr>
      <w:i/>
      <w:szCs w:val="24"/>
    </w:rPr>
  </w:style>
  <w:style w:type="paragraph" w:customStyle="1" w:styleId="93">
    <w:name w:val="заголовок 9"/>
    <w:basedOn w:val="af6"/>
    <w:next w:val="af6"/>
    <w:rsid w:val="00091C8F"/>
    <w:pPr>
      <w:spacing w:before="240" w:after="60" w:line="240" w:lineRule="auto"/>
      <w:ind w:firstLine="0"/>
      <w:jc w:val="left"/>
    </w:pPr>
    <w:rPr>
      <w:b/>
      <w:i/>
      <w:sz w:val="18"/>
      <w:szCs w:val="24"/>
    </w:rPr>
  </w:style>
  <w:style w:type="character" w:customStyle="1" w:styleId="afffffffa">
    <w:name w:val="Основной шрифт"/>
    <w:rsid w:val="00091C8F"/>
  </w:style>
  <w:style w:type="character" w:customStyle="1" w:styleId="afffffffb">
    <w:name w:val="номер страницы"/>
    <w:rsid w:val="00091C8F"/>
  </w:style>
  <w:style w:type="paragraph" w:customStyle="1" w:styleId="1ff4">
    <w:name w:val="оглавление 1"/>
    <w:basedOn w:val="af6"/>
    <w:next w:val="af6"/>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6"/>
    <w:next w:val="af6"/>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6"/>
    <w:next w:val="af6"/>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6"/>
    <w:next w:val="af6"/>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6"/>
    <w:next w:val="af6"/>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6"/>
    <w:next w:val="af6"/>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6"/>
    <w:next w:val="af6"/>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6"/>
    <w:next w:val="af6"/>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6"/>
    <w:next w:val="af6"/>
    <w:autoRedefine/>
    <w:rsid w:val="00091C8F"/>
    <w:pPr>
      <w:tabs>
        <w:tab w:val="right" w:leader="dot" w:pos="9072"/>
      </w:tabs>
      <w:spacing w:line="240" w:lineRule="auto"/>
      <w:ind w:left="1400" w:firstLine="0"/>
      <w:jc w:val="left"/>
    </w:pPr>
    <w:rPr>
      <w:szCs w:val="24"/>
    </w:rPr>
  </w:style>
  <w:style w:type="paragraph" w:customStyle="1" w:styleId="afffffffc">
    <w:name w:val="текст сноски"/>
    <w:basedOn w:val="af6"/>
    <w:rsid w:val="00091C8F"/>
    <w:pPr>
      <w:spacing w:line="240" w:lineRule="auto"/>
      <w:ind w:firstLine="0"/>
      <w:jc w:val="left"/>
    </w:pPr>
    <w:rPr>
      <w:szCs w:val="24"/>
    </w:rPr>
  </w:style>
  <w:style w:type="character" w:customStyle="1" w:styleId="afffffffd">
    <w:name w:val="знак сноски"/>
    <w:rsid w:val="00091C8F"/>
    <w:rPr>
      <w:vertAlign w:val="superscript"/>
    </w:rPr>
  </w:style>
  <w:style w:type="paragraph" w:customStyle="1" w:styleId="1ff5">
    <w:name w:val="çàãîëîâîê 1"/>
    <w:basedOn w:val="af6"/>
    <w:next w:val="af6"/>
    <w:rsid w:val="00091C8F"/>
    <w:pPr>
      <w:keepNext/>
      <w:spacing w:before="240" w:after="60" w:line="240" w:lineRule="auto"/>
      <w:ind w:firstLine="0"/>
      <w:jc w:val="center"/>
    </w:pPr>
    <w:rPr>
      <w:b/>
      <w:kern w:val="28"/>
      <w:sz w:val="72"/>
      <w:szCs w:val="24"/>
    </w:rPr>
  </w:style>
  <w:style w:type="paragraph" w:customStyle="1" w:styleId="2fa">
    <w:name w:val="çàãîëîâîê 2"/>
    <w:basedOn w:val="af6"/>
    <w:next w:val="af6"/>
    <w:rsid w:val="00091C8F"/>
    <w:pPr>
      <w:keepNext/>
      <w:spacing w:before="240" w:after="60" w:line="240" w:lineRule="auto"/>
      <w:ind w:firstLine="0"/>
      <w:jc w:val="center"/>
    </w:pPr>
    <w:rPr>
      <w:b/>
      <w:sz w:val="32"/>
      <w:szCs w:val="24"/>
    </w:rPr>
  </w:style>
  <w:style w:type="paragraph" w:customStyle="1" w:styleId="49">
    <w:name w:val="çàãîëîâîê 4"/>
    <w:basedOn w:val="af6"/>
    <w:next w:val="af6"/>
    <w:rsid w:val="00091C8F"/>
    <w:pPr>
      <w:keepNext/>
      <w:spacing w:before="240" w:after="60" w:line="240" w:lineRule="auto"/>
      <w:ind w:firstLine="0"/>
      <w:jc w:val="left"/>
    </w:pPr>
    <w:rPr>
      <w:b/>
      <w:szCs w:val="24"/>
    </w:rPr>
  </w:style>
  <w:style w:type="paragraph" w:customStyle="1" w:styleId="58">
    <w:name w:val="çàãîëîâîê 5"/>
    <w:basedOn w:val="af6"/>
    <w:next w:val="af6"/>
    <w:rsid w:val="00091C8F"/>
    <w:pPr>
      <w:spacing w:before="240" w:after="60" w:line="240" w:lineRule="auto"/>
      <w:ind w:firstLine="0"/>
      <w:jc w:val="left"/>
    </w:pPr>
    <w:rPr>
      <w:sz w:val="22"/>
      <w:szCs w:val="24"/>
    </w:rPr>
  </w:style>
  <w:style w:type="paragraph" w:customStyle="1" w:styleId="64">
    <w:name w:val="çàãîëîâîê 6"/>
    <w:basedOn w:val="af6"/>
    <w:next w:val="af6"/>
    <w:rsid w:val="00091C8F"/>
    <w:pPr>
      <w:spacing w:before="240" w:after="60" w:line="240" w:lineRule="auto"/>
      <w:ind w:firstLine="0"/>
      <w:jc w:val="left"/>
    </w:pPr>
    <w:rPr>
      <w:i/>
      <w:sz w:val="22"/>
      <w:szCs w:val="24"/>
    </w:rPr>
  </w:style>
  <w:style w:type="paragraph" w:customStyle="1" w:styleId="76">
    <w:name w:val="çàãîëîâîê 7"/>
    <w:basedOn w:val="af6"/>
    <w:next w:val="af6"/>
    <w:rsid w:val="00091C8F"/>
    <w:pPr>
      <w:spacing w:before="240" w:after="60" w:line="240" w:lineRule="auto"/>
      <w:ind w:firstLine="0"/>
      <w:jc w:val="left"/>
    </w:pPr>
    <w:rPr>
      <w:szCs w:val="24"/>
    </w:rPr>
  </w:style>
  <w:style w:type="paragraph" w:customStyle="1" w:styleId="86">
    <w:name w:val="çàãîëîâîê 8"/>
    <w:basedOn w:val="af6"/>
    <w:next w:val="af6"/>
    <w:rsid w:val="00091C8F"/>
    <w:pPr>
      <w:spacing w:before="240" w:after="60" w:line="240" w:lineRule="auto"/>
      <w:ind w:firstLine="0"/>
      <w:jc w:val="left"/>
    </w:pPr>
    <w:rPr>
      <w:i/>
      <w:szCs w:val="24"/>
    </w:rPr>
  </w:style>
  <w:style w:type="paragraph" w:customStyle="1" w:styleId="95">
    <w:name w:val="çàãîëîâîê 9"/>
    <w:basedOn w:val="af6"/>
    <w:next w:val="af6"/>
    <w:rsid w:val="00091C8F"/>
    <w:pPr>
      <w:spacing w:before="240" w:after="60" w:line="240" w:lineRule="auto"/>
      <w:ind w:firstLine="0"/>
      <w:jc w:val="left"/>
    </w:pPr>
    <w:rPr>
      <w:b/>
      <w:i/>
      <w:sz w:val="18"/>
      <w:szCs w:val="24"/>
    </w:rPr>
  </w:style>
  <w:style w:type="character" w:customStyle="1" w:styleId="afffffffe">
    <w:name w:val="Îñíîâíîé øðèôò"/>
    <w:rsid w:val="00091C8F"/>
  </w:style>
  <w:style w:type="character" w:customStyle="1" w:styleId="affffffff">
    <w:name w:val="íîìåð ñòðàíèöû"/>
    <w:rsid w:val="00091C8F"/>
  </w:style>
  <w:style w:type="paragraph" w:customStyle="1" w:styleId="1ff6">
    <w:name w:val="îãëàâëåíèå 1"/>
    <w:basedOn w:val="af6"/>
    <w:next w:val="af6"/>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6"/>
    <w:next w:val="af6"/>
    <w:rsid w:val="00091C8F"/>
    <w:pPr>
      <w:tabs>
        <w:tab w:val="right" w:leader="dot" w:pos="9072"/>
      </w:tabs>
      <w:spacing w:before="240" w:line="240" w:lineRule="auto"/>
      <w:ind w:firstLine="0"/>
      <w:jc w:val="left"/>
    </w:pPr>
    <w:rPr>
      <w:b/>
      <w:szCs w:val="24"/>
    </w:rPr>
  </w:style>
  <w:style w:type="paragraph" w:customStyle="1" w:styleId="3f1">
    <w:name w:val="îãëàâëåíèå 3"/>
    <w:basedOn w:val="af6"/>
    <w:next w:val="af6"/>
    <w:rsid w:val="00091C8F"/>
    <w:pPr>
      <w:tabs>
        <w:tab w:val="right" w:leader="dot" w:pos="9072"/>
      </w:tabs>
      <w:spacing w:line="240" w:lineRule="auto"/>
      <w:ind w:left="200" w:firstLine="0"/>
      <w:jc w:val="left"/>
    </w:pPr>
    <w:rPr>
      <w:szCs w:val="24"/>
    </w:rPr>
  </w:style>
  <w:style w:type="paragraph" w:customStyle="1" w:styleId="4a">
    <w:name w:val="îãëàâëåíèå 4"/>
    <w:basedOn w:val="af6"/>
    <w:next w:val="af6"/>
    <w:rsid w:val="00091C8F"/>
    <w:pPr>
      <w:tabs>
        <w:tab w:val="right" w:leader="dot" w:pos="9072"/>
      </w:tabs>
      <w:spacing w:line="240" w:lineRule="auto"/>
      <w:ind w:left="400" w:firstLine="0"/>
      <w:jc w:val="left"/>
    </w:pPr>
    <w:rPr>
      <w:szCs w:val="24"/>
    </w:rPr>
  </w:style>
  <w:style w:type="paragraph" w:customStyle="1" w:styleId="59">
    <w:name w:val="îãëàâëåíèå 5"/>
    <w:basedOn w:val="af6"/>
    <w:next w:val="af6"/>
    <w:rsid w:val="00091C8F"/>
    <w:pPr>
      <w:tabs>
        <w:tab w:val="right" w:leader="dot" w:pos="9072"/>
      </w:tabs>
      <w:spacing w:line="240" w:lineRule="auto"/>
      <w:ind w:left="600" w:firstLine="0"/>
      <w:jc w:val="left"/>
    </w:pPr>
    <w:rPr>
      <w:szCs w:val="24"/>
    </w:rPr>
  </w:style>
  <w:style w:type="paragraph" w:customStyle="1" w:styleId="65">
    <w:name w:val="îãëàâëåíèå 6"/>
    <w:basedOn w:val="af6"/>
    <w:next w:val="af6"/>
    <w:rsid w:val="00091C8F"/>
    <w:pPr>
      <w:tabs>
        <w:tab w:val="right" w:leader="dot" w:pos="9072"/>
      </w:tabs>
      <w:spacing w:line="240" w:lineRule="auto"/>
      <w:ind w:left="800" w:firstLine="0"/>
      <w:jc w:val="left"/>
    </w:pPr>
    <w:rPr>
      <w:szCs w:val="24"/>
    </w:rPr>
  </w:style>
  <w:style w:type="paragraph" w:customStyle="1" w:styleId="77">
    <w:name w:val="îãëàâëåíèå 7"/>
    <w:basedOn w:val="af6"/>
    <w:next w:val="af6"/>
    <w:rsid w:val="00091C8F"/>
    <w:pPr>
      <w:tabs>
        <w:tab w:val="right" w:leader="dot" w:pos="9072"/>
      </w:tabs>
      <w:spacing w:line="240" w:lineRule="auto"/>
      <w:ind w:left="1000" w:firstLine="0"/>
      <w:jc w:val="left"/>
    </w:pPr>
    <w:rPr>
      <w:szCs w:val="24"/>
    </w:rPr>
  </w:style>
  <w:style w:type="paragraph" w:customStyle="1" w:styleId="87">
    <w:name w:val="îãëàâëåíèå 8"/>
    <w:basedOn w:val="af6"/>
    <w:next w:val="af6"/>
    <w:rsid w:val="00091C8F"/>
    <w:pPr>
      <w:tabs>
        <w:tab w:val="right" w:leader="dot" w:pos="9072"/>
      </w:tabs>
      <w:spacing w:line="240" w:lineRule="auto"/>
      <w:ind w:left="1200" w:firstLine="0"/>
      <w:jc w:val="left"/>
    </w:pPr>
    <w:rPr>
      <w:szCs w:val="24"/>
    </w:rPr>
  </w:style>
  <w:style w:type="paragraph" w:customStyle="1" w:styleId="96">
    <w:name w:val="îãëàâëåíèå 9"/>
    <w:basedOn w:val="af6"/>
    <w:next w:val="af6"/>
    <w:rsid w:val="00091C8F"/>
    <w:pPr>
      <w:tabs>
        <w:tab w:val="right" w:leader="dot" w:pos="9072"/>
      </w:tabs>
      <w:spacing w:line="240" w:lineRule="auto"/>
      <w:ind w:left="1400" w:firstLine="0"/>
      <w:jc w:val="left"/>
    </w:pPr>
    <w:rPr>
      <w:szCs w:val="24"/>
    </w:rPr>
  </w:style>
  <w:style w:type="paragraph" w:customStyle="1" w:styleId="affffffff0">
    <w:name w:val="òåêñò ñíîñêè"/>
    <w:basedOn w:val="af6"/>
    <w:rsid w:val="00091C8F"/>
    <w:pPr>
      <w:spacing w:line="240" w:lineRule="auto"/>
      <w:ind w:firstLine="0"/>
      <w:jc w:val="left"/>
    </w:pPr>
    <w:rPr>
      <w:szCs w:val="24"/>
    </w:rPr>
  </w:style>
  <w:style w:type="character" w:customStyle="1" w:styleId="affffffff1">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2">
    <w:name w:val="Название таблицы"/>
    <w:basedOn w:val="af6"/>
    <w:next w:val="af6"/>
    <w:rsid w:val="00091C8F"/>
    <w:pPr>
      <w:keepNext/>
      <w:spacing w:before="120" w:line="240" w:lineRule="auto"/>
      <w:ind w:firstLine="0"/>
      <w:jc w:val="center"/>
    </w:pPr>
    <w:rPr>
      <w:rFonts w:ascii="Arial" w:hAnsi="Arial"/>
      <w:b/>
      <w:caps/>
      <w:szCs w:val="24"/>
    </w:rPr>
  </w:style>
  <w:style w:type="paragraph" w:customStyle="1" w:styleId="affffffff3">
    <w:name w:val="Номер таблицы"/>
    <w:basedOn w:val="af6"/>
    <w:next w:val="af6"/>
    <w:rsid w:val="00091C8F"/>
    <w:pPr>
      <w:keepNext/>
      <w:spacing w:before="120" w:after="120" w:line="240" w:lineRule="auto"/>
      <w:ind w:firstLine="0"/>
      <w:jc w:val="right"/>
    </w:pPr>
    <w:rPr>
      <w:rFonts w:ascii="Arial" w:hAnsi="Arial"/>
      <w:szCs w:val="24"/>
    </w:rPr>
  </w:style>
  <w:style w:type="paragraph" w:customStyle="1" w:styleId="affffffff4">
    <w:name w:val="Шрифт абзаца"/>
    <w:basedOn w:val="af6"/>
    <w:rsid w:val="00091C8F"/>
    <w:pPr>
      <w:spacing w:line="240" w:lineRule="auto"/>
      <w:ind w:firstLine="720"/>
    </w:pPr>
    <w:rPr>
      <w:rFonts w:ascii="Arial" w:hAnsi="Arial" w:cs="Arial"/>
      <w:sz w:val="28"/>
      <w:szCs w:val="28"/>
    </w:rPr>
  </w:style>
  <w:style w:type="character" w:customStyle="1" w:styleId="afffffff1">
    <w:name w:val="Назв.таблицы Знак"/>
    <w:link w:val="afffffff"/>
    <w:rsid w:val="00091C8F"/>
    <w:rPr>
      <w:sz w:val="24"/>
      <w:szCs w:val="24"/>
    </w:rPr>
  </w:style>
  <w:style w:type="paragraph" w:customStyle="1" w:styleId="1ff8">
    <w:name w:val="Цитата1"/>
    <w:basedOn w:val="af6"/>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6"/>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5">
    <w:name w:val="Огл."/>
    <w:basedOn w:val="af6"/>
    <w:rsid w:val="00091C8F"/>
    <w:pPr>
      <w:tabs>
        <w:tab w:val="right" w:leader="dot" w:pos="9072"/>
      </w:tabs>
      <w:spacing w:after="120" w:line="240" w:lineRule="auto"/>
      <w:ind w:left="567" w:firstLine="0"/>
      <w:jc w:val="left"/>
    </w:pPr>
    <w:rPr>
      <w:szCs w:val="24"/>
    </w:rPr>
  </w:style>
  <w:style w:type="paragraph" w:customStyle="1" w:styleId="affffffff6">
    <w:name w:val="Заголовок разд."/>
    <w:basedOn w:val="af6"/>
    <w:rsid w:val="00091C8F"/>
    <w:pPr>
      <w:spacing w:before="120" w:after="120" w:line="240" w:lineRule="auto"/>
      <w:ind w:left="567" w:firstLine="0"/>
      <w:jc w:val="left"/>
    </w:pPr>
    <w:rPr>
      <w:caps/>
      <w:szCs w:val="24"/>
      <w:lang w:val="en-US"/>
    </w:rPr>
  </w:style>
  <w:style w:type="paragraph" w:customStyle="1" w:styleId="affffffff7">
    <w:name w:val="Заголовок подразд."/>
    <w:basedOn w:val="af6"/>
    <w:rsid w:val="00091C8F"/>
    <w:pPr>
      <w:spacing w:before="120" w:after="120" w:line="240" w:lineRule="auto"/>
      <w:ind w:left="567" w:firstLine="0"/>
    </w:pPr>
    <w:rPr>
      <w:smallCaps/>
      <w:szCs w:val="24"/>
      <w:lang w:val="en-US"/>
    </w:rPr>
  </w:style>
  <w:style w:type="character" w:customStyle="1" w:styleId="affffffff8">
    <w:name w:val="Осн. текст Знак Знак"/>
    <w:rsid w:val="00091C8F"/>
    <w:rPr>
      <w:sz w:val="24"/>
      <w:szCs w:val="24"/>
      <w:lang w:val="ru-RU" w:eastAsia="ru-RU"/>
    </w:rPr>
  </w:style>
  <w:style w:type="paragraph" w:customStyle="1" w:styleId="1ff9">
    <w:name w:val="Осн. текст Знак Знак1"/>
    <w:basedOn w:val="af6"/>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9">
    <w:name w:val="Осн. текст Знак Знак Знак"/>
    <w:locked/>
    <w:rsid w:val="00091C8F"/>
    <w:rPr>
      <w:sz w:val="24"/>
      <w:szCs w:val="24"/>
      <w:lang w:val="ru-RU" w:eastAsia="ru-RU"/>
    </w:rPr>
  </w:style>
  <w:style w:type="character" w:customStyle="1" w:styleId="affffffffa">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b">
    <w:name w:val="Заявление"/>
    <w:basedOn w:val="af6"/>
    <w:rsid w:val="00091C8F"/>
    <w:pPr>
      <w:spacing w:after="120" w:line="240" w:lineRule="auto"/>
      <w:ind w:firstLine="720"/>
    </w:pPr>
    <w:rPr>
      <w:szCs w:val="24"/>
    </w:rPr>
  </w:style>
  <w:style w:type="paragraph" w:customStyle="1" w:styleId="141">
    <w:name w:val="Нормальный 14"/>
    <w:basedOn w:val="af6"/>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6"/>
    <w:rsid w:val="00091C8F"/>
    <w:pPr>
      <w:spacing w:line="240" w:lineRule="auto"/>
      <w:ind w:firstLine="720"/>
      <w:jc w:val="right"/>
    </w:pPr>
    <w:rPr>
      <w:rFonts w:ascii="Arial" w:hAnsi="Arial" w:cs="Arial"/>
      <w:b/>
      <w:bCs/>
      <w:sz w:val="28"/>
      <w:szCs w:val="28"/>
    </w:rPr>
  </w:style>
  <w:style w:type="paragraph" w:styleId="3f2">
    <w:name w:val="List Bullet 3"/>
    <w:basedOn w:val="af6"/>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c">
    <w:name w:val="line number"/>
    <w:rsid w:val="00091C8F"/>
  </w:style>
  <w:style w:type="numbering" w:customStyle="1" w:styleId="1ffc">
    <w:name w:val="Стиль1"/>
    <w:rsid w:val="00091C8F"/>
  </w:style>
  <w:style w:type="paragraph" w:styleId="affffffffd">
    <w:name w:val="annotation subject"/>
    <w:basedOn w:val="affffff8"/>
    <w:next w:val="affffff8"/>
    <w:link w:val="affffffffe"/>
    <w:rsid w:val="00091C8F"/>
    <w:rPr>
      <w:b/>
      <w:bCs/>
    </w:rPr>
  </w:style>
  <w:style w:type="character" w:customStyle="1" w:styleId="affffffffe">
    <w:name w:val="Тема примечания Знак"/>
    <w:link w:val="affffffffd"/>
    <w:rsid w:val="00091C8F"/>
    <w:rPr>
      <w:b/>
      <w:bCs/>
      <w:sz w:val="24"/>
      <w:szCs w:val="24"/>
    </w:rPr>
  </w:style>
  <w:style w:type="paragraph" w:customStyle="1" w:styleId="xl37">
    <w:name w:val="xl37"/>
    <w:basedOn w:val="af6"/>
    <w:rsid w:val="00091C8F"/>
    <w:pPr>
      <w:spacing w:before="100" w:beforeAutospacing="1" w:after="100" w:afterAutospacing="1" w:line="240" w:lineRule="auto"/>
      <w:ind w:firstLine="0"/>
      <w:jc w:val="center"/>
    </w:pPr>
    <w:rPr>
      <w:szCs w:val="24"/>
    </w:rPr>
  </w:style>
  <w:style w:type="paragraph" w:styleId="afffffffff">
    <w:name w:val="footnote text"/>
    <w:basedOn w:val="af6"/>
    <w:link w:val="afffffffff0"/>
    <w:rsid w:val="00091C8F"/>
    <w:pPr>
      <w:spacing w:line="240" w:lineRule="auto"/>
      <w:ind w:firstLine="0"/>
      <w:jc w:val="left"/>
    </w:pPr>
    <w:rPr>
      <w:szCs w:val="24"/>
      <w:lang w:val="x-none" w:eastAsia="x-none"/>
    </w:rPr>
  </w:style>
  <w:style w:type="character" w:customStyle="1" w:styleId="afffffffff0">
    <w:name w:val="Текст сноски Знак"/>
    <w:link w:val="afffffffff"/>
    <w:rsid w:val="00091C8F"/>
    <w:rPr>
      <w:sz w:val="24"/>
      <w:szCs w:val="24"/>
    </w:rPr>
  </w:style>
  <w:style w:type="character" w:styleId="afffffffff1">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6"/>
    <w:rsid w:val="00091C8F"/>
    <w:pPr>
      <w:spacing w:before="100" w:after="100" w:line="240" w:lineRule="auto"/>
      <w:ind w:firstLine="0"/>
      <w:jc w:val="center"/>
    </w:pPr>
    <w:rPr>
      <w:rFonts w:ascii="Arial" w:eastAsia="Arial Unicode MS" w:hAnsi="Arial"/>
    </w:rPr>
  </w:style>
  <w:style w:type="paragraph" w:styleId="afffffffff2">
    <w:name w:val="List Continue"/>
    <w:basedOn w:val="af6"/>
    <w:rsid w:val="00091C8F"/>
    <w:pPr>
      <w:spacing w:after="120" w:line="240" w:lineRule="auto"/>
      <w:ind w:left="283" w:firstLine="0"/>
      <w:jc w:val="left"/>
    </w:pPr>
    <w:rPr>
      <w:szCs w:val="24"/>
    </w:rPr>
  </w:style>
  <w:style w:type="paragraph" w:customStyle="1" w:styleId="xl22">
    <w:name w:val="xl2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3">
    <w:name w:val="endnote text"/>
    <w:basedOn w:val="af6"/>
    <w:link w:val="afffffffff4"/>
    <w:rsid w:val="00091C8F"/>
    <w:pPr>
      <w:spacing w:line="240" w:lineRule="auto"/>
      <w:ind w:firstLine="0"/>
    </w:pPr>
    <w:rPr>
      <w:rFonts w:ascii="Arial" w:hAnsi="Arial"/>
      <w:sz w:val="22"/>
      <w:lang w:val="x-none" w:eastAsia="x-none"/>
    </w:rPr>
  </w:style>
  <w:style w:type="character" w:customStyle="1" w:styleId="afffffffff4">
    <w:name w:val="Текст концевой сноски Знак"/>
    <w:link w:val="afffffffff3"/>
    <w:rsid w:val="00091C8F"/>
    <w:rPr>
      <w:rFonts w:ascii="Arial" w:hAnsi="Arial"/>
      <w:sz w:val="22"/>
    </w:rPr>
  </w:style>
  <w:style w:type="paragraph" w:customStyle="1" w:styleId="xl36">
    <w:name w:val="xl3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6"/>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5">
    <w:name w:val="Note Heading"/>
    <w:basedOn w:val="af6"/>
    <w:next w:val="af6"/>
    <w:link w:val="afffffffff6"/>
    <w:rsid w:val="00091C8F"/>
    <w:pPr>
      <w:spacing w:line="240" w:lineRule="auto"/>
      <w:ind w:firstLine="0"/>
      <w:jc w:val="left"/>
    </w:pPr>
    <w:rPr>
      <w:szCs w:val="24"/>
      <w:lang w:val="x-none" w:eastAsia="x-none"/>
    </w:rPr>
  </w:style>
  <w:style w:type="character" w:customStyle="1" w:styleId="afffffffff6">
    <w:name w:val="Заголовок записки Знак"/>
    <w:link w:val="afffffffff5"/>
    <w:rsid w:val="00091C8F"/>
    <w:rPr>
      <w:sz w:val="24"/>
      <w:szCs w:val="24"/>
    </w:rPr>
  </w:style>
  <w:style w:type="paragraph" w:customStyle="1" w:styleId="afffffffff7">
    <w:name w:val="Текст таблицы"/>
    <w:basedOn w:val="2b"/>
    <w:link w:val="afffffffff8"/>
    <w:autoRedefine/>
    <w:rsid w:val="00091C8F"/>
    <w:pPr>
      <w:spacing w:after="0" w:line="240" w:lineRule="auto"/>
      <w:ind w:left="0"/>
      <w:jc w:val="right"/>
    </w:pPr>
    <w:rPr>
      <w:iCs/>
      <w:sz w:val="23"/>
      <w:szCs w:val="23"/>
    </w:rPr>
  </w:style>
  <w:style w:type="character" w:customStyle="1" w:styleId="afffffffff9">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a">
    <w:name w:val="Обычный текст"/>
    <w:link w:val="afffffffffb"/>
    <w:rsid w:val="00091C8F"/>
    <w:pPr>
      <w:spacing w:before="120"/>
      <w:jc w:val="both"/>
    </w:pPr>
    <w:rPr>
      <w:sz w:val="24"/>
    </w:rPr>
  </w:style>
  <w:style w:type="paragraph" w:styleId="afffffffffc">
    <w:name w:val="Subtitle"/>
    <w:basedOn w:val="af6"/>
    <w:link w:val="afffffffffd"/>
    <w:qFormat/>
    <w:rsid w:val="00091C8F"/>
    <w:pPr>
      <w:spacing w:line="240" w:lineRule="auto"/>
      <w:ind w:firstLine="0"/>
      <w:jc w:val="center"/>
    </w:pPr>
    <w:rPr>
      <w:b/>
      <w:sz w:val="28"/>
      <w:lang w:val="x-none" w:eastAsia="x-none"/>
    </w:rPr>
  </w:style>
  <w:style w:type="character" w:customStyle="1" w:styleId="afffffffffd">
    <w:name w:val="Подзаголовок Знак"/>
    <w:link w:val="afffffffffc"/>
    <w:rsid w:val="00091C8F"/>
    <w:rPr>
      <w:b/>
      <w:sz w:val="28"/>
    </w:rPr>
  </w:style>
  <w:style w:type="paragraph" w:customStyle="1" w:styleId="afffffffffe">
    <w:name w:val="ЗаголовокТаблицы"/>
    <w:basedOn w:val="af6"/>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6"/>
    <w:rsid w:val="00091C8F"/>
    <w:pPr>
      <w:widowControl w:val="0"/>
      <w:ind w:left="1560" w:hanging="993"/>
    </w:pPr>
    <w:rPr>
      <w:sz w:val="28"/>
    </w:rPr>
  </w:style>
  <w:style w:type="paragraph" w:customStyle="1" w:styleId="affffffffff">
    <w:name w:val="Пунктик"/>
    <w:basedOn w:val="af6"/>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0">
    <w:name w:val="Обычный.Нормальный"/>
    <w:link w:val="affffffffff1"/>
    <w:rsid w:val="00091C8F"/>
    <w:pPr>
      <w:spacing w:line="360" w:lineRule="auto"/>
      <w:ind w:firstLine="709"/>
      <w:jc w:val="both"/>
    </w:pPr>
    <w:rPr>
      <w:sz w:val="24"/>
    </w:rPr>
  </w:style>
  <w:style w:type="character" w:customStyle="1" w:styleId="affffffffff1">
    <w:name w:val="Обычный.Нормальный Знак"/>
    <w:link w:val="affffffffff0"/>
    <w:rsid w:val="00091C8F"/>
    <w:rPr>
      <w:sz w:val="24"/>
      <w:lang w:bidi="ar-SA"/>
    </w:rPr>
  </w:style>
  <w:style w:type="paragraph" w:customStyle="1" w:styleId="Style31">
    <w:name w:val="Style31"/>
    <w:basedOn w:val="af6"/>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6"/>
    <w:rsid w:val="00091C8F"/>
    <w:pPr>
      <w:spacing w:line="240" w:lineRule="auto"/>
    </w:pPr>
  </w:style>
  <w:style w:type="numbering" w:styleId="1ai">
    <w:name w:val="Outline List 1"/>
    <w:basedOn w:val="af9"/>
    <w:rsid w:val="00091C8F"/>
    <w:pPr>
      <w:numPr>
        <w:numId w:val="20"/>
      </w:numPr>
    </w:pPr>
  </w:style>
  <w:style w:type="paragraph" w:customStyle="1" w:styleId="IG0">
    <w:name w:val="Обычный_IG"/>
    <w:basedOn w:val="af6"/>
    <w:link w:val="IG3"/>
    <w:rsid w:val="00091C8F"/>
    <w:rPr>
      <w:sz w:val="28"/>
      <w:szCs w:val="28"/>
      <w:lang w:val="x-none" w:eastAsia="x-none"/>
    </w:rPr>
  </w:style>
  <w:style w:type="character" w:customStyle="1" w:styleId="affffffffff2">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091C8F"/>
    <w:pPr>
      <w:autoSpaceDE w:val="0"/>
      <w:autoSpaceDN w:val="0"/>
      <w:spacing w:after="360" w:line="240" w:lineRule="auto"/>
      <w:ind w:firstLine="0"/>
    </w:pPr>
    <w:rPr>
      <w:szCs w:val="24"/>
    </w:rPr>
  </w:style>
  <w:style w:type="paragraph" w:customStyle="1" w:styleId="213">
    <w:name w:val="Оглавление 21"/>
    <w:basedOn w:val="af6"/>
    <w:next w:val="af6"/>
    <w:autoRedefine/>
    <w:rsid w:val="00091C8F"/>
    <w:pPr>
      <w:tabs>
        <w:tab w:val="left" w:pos="-75"/>
        <w:tab w:val="right" w:leader="dot" w:pos="10196"/>
      </w:tabs>
      <w:spacing w:line="240" w:lineRule="exact"/>
      <w:ind w:firstLine="0"/>
      <w:jc w:val="center"/>
    </w:pPr>
  </w:style>
  <w:style w:type="paragraph" w:styleId="21">
    <w:name w:val="List Number 2"/>
    <w:basedOn w:val="af6"/>
    <w:rsid w:val="00091C8F"/>
    <w:pPr>
      <w:numPr>
        <w:ilvl w:val="1"/>
        <w:numId w:val="21"/>
      </w:numPr>
      <w:spacing w:line="240" w:lineRule="auto"/>
      <w:jc w:val="left"/>
    </w:pPr>
    <w:rPr>
      <w:lang w:eastAsia="en-US"/>
    </w:rPr>
  </w:style>
  <w:style w:type="paragraph" w:customStyle="1" w:styleId="1460">
    <w:name w:val="1460"/>
    <w:basedOn w:val="af6"/>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e">
    <w:name w:val="ингридиенты текст"/>
    <w:basedOn w:val="af6"/>
    <w:rsid w:val="00091C8F"/>
    <w:pPr>
      <w:numPr>
        <w:ilvl w:val="1"/>
        <w:numId w:val="22"/>
      </w:numPr>
    </w:pPr>
  </w:style>
  <w:style w:type="paragraph" w:customStyle="1" w:styleId="affffffffff3">
    <w:name w:val="Ïîÿñíèòåëüíàÿ çàïèñêà"/>
    <w:basedOn w:val="af6"/>
    <w:rsid w:val="00091C8F"/>
    <w:pPr>
      <w:spacing w:before="120" w:after="120" w:line="240" w:lineRule="auto"/>
    </w:pPr>
  </w:style>
  <w:style w:type="paragraph" w:customStyle="1" w:styleId="affffffffff4">
    <w:name w:val="абзац"/>
    <w:basedOn w:val="af6"/>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5">
    <w:name w:val="E-mail Signature"/>
    <w:basedOn w:val="af6"/>
    <w:link w:val="affffffffff6"/>
    <w:rsid w:val="00091C8F"/>
    <w:pPr>
      <w:ind w:firstLine="357"/>
    </w:pPr>
    <w:rPr>
      <w:rFonts w:ascii="Arial" w:hAnsi="Arial"/>
      <w:sz w:val="20"/>
      <w:lang w:val="x-none" w:eastAsia="x-none"/>
    </w:rPr>
  </w:style>
  <w:style w:type="character" w:customStyle="1" w:styleId="affffffffff6">
    <w:name w:val="Электронная подпись Знак"/>
    <w:link w:val="affffffffff5"/>
    <w:rsid w:val="00091C8F"/>
    <w:rPr>
      <w:rFonts w:ascii="Arial" w:hAnsi="Arial"/>
    </w:rPr>
  </w:style>
  <w:style w:type="paragraph" w:customStyle="1" w:styleId="12c">
    <w:name w:val="Нормальный 12 Знак Знак"/>
    <w:basedOn w:val="af6"/>
    <w:rsid w:val="00091C8F"/>
    <w:pPr>
      <w:spacing w:line="240" w:lineRule="auto"/>
      <w:ind w:firstLine="0"/>
    </w:pPr>
  </w:style>
  <w:style w:type="paragraph" w:customStyle="1" w:styleId="a5">
    <w:name w:val="Маркированый список"/>
    <w:basedOn w:val="af6"/>
    <w:link w:val="affffffffff7"/>
    <w:rsid w:val="00091C8F"/>
    <w:pPr>
      <w:numPr>
        <w:numId w:val="23"/>
      </w:numPr>
      <w:tabs>
        <w:tab w:val="left" w:pos="567"/>
      </w:tabs>
    </w:pPr>
    <w:rPr>
      <w:rFonts w:ascii="Arial" w:hAnsi="Arial"/>
      <w:sz w:val="20"/>
      <w:szCs w:val="24"/>
      <w:lang w:val="x-none" w:eastAsia="x-none"/>
    </w:rPr>
  </w:style>
  <w:style w:type="character" w:customStyle="1" w:styleId="affffffffff7">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6"/>
    <w:autoRedefine/>
    <w:rsid w:val="00091C8F"/>
    <w:pPr>
      <w:numPr>
        <w:numId w:val="24"/>
      </w:numPr>
      <w:ind w:left="1560" w:hanging="851"/>
    </w:pPr>
    <w:rPr>
      <w:rFonts w:ascii="Arial" w:hAnsi="Arial" w:cs="Arial"/>
      <w:sz w:val="22"/>
    </w:rPr>
  </w:style>
  <w:style w:type="paragraph" w:customStyle="1" w:styleId="affffffffff8">
    <w:name w:val="табл_строка"/>
    <w:basedOn w:val="af6"/>
    <w:link w:val="affffffffff9"/>
    <w:rsid w:val="00091C8F"/>
    <w:pPr>
      <w:spacing w:before="60" w:after="60" w:line="240" w:lineRule="auto"/>
      <w:ind w:firstLine="0"/>
      <w:jc w:val="center"/>
    </w:pPr>
    <w:rPr>
      <w:lang w:val="x-none" w:eastAsia="x-none"/>
    </w:rPr>
  </w:style>
  <w:style w:type="character" w:customStyle="1" w:styleId="affffffffff9">
    <w:name w:val="табл_строка Знак"/>
    <w:link w:val="affffffffff8"/>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6"/>
    <w:rsid w:val="00091C8F"/>
    <w:pPr>
      <w:suppressAutoHyphens/>
      <w:overflowPunct w:val="0"/>
      <w:autoSpaceDE w:val="0"/>
      <w:spacing w:before="280"/>
      <w:ind w:firstLine="0"/>
    </w:pPr>
    <w:rPr>
      <w:lang w:eastAsia="ar-SA"/>
    </w:rPr>
  </w:style>
  <w:style w:type="paragraph" w:customStyle="1" w:styleId="affffffffffa">
    <w:name w:val="название таблицы"/>
    <w:basedOn w:val="af6"/>
    <w:autoRedefine/>
    <w:rsid w:val="00091C8F"/>
    <w:pPr>
      <w:spacing w:before="120" w:line="240" w:lineRule="auto"/>
      <w:ind w:firstLine="0"/>
      <w:jc w:val="center"/>
    </w:pPr>
    <w:rPr>
      <w:szCs w:val="24"/>
    </w:rPr>
  </w:style>
  <w:style w:type="paragraph" w:customStyle="1" w:styleId="5a">
    <w:name w:val="Стиль5"/>
    <w:basedOn w:val="af6"/>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6"/>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6"/>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b">
    <w:name w:val="текст"/>
    <w:basedOn w:val="af6"/>
    <w:rsid w:val="00091C8F"/>
    <w:pPr>
      <w:ind w:left="113" w:firstLine="851"/>
    </w:pPr>
  </w:style>
  <w:style w:type="paragraph" w:customStyle="1" w:styleId="3f4">
    <w:name w:val="Об раз3"/>
    <w:basedOn w:val="af6"/>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6"/>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c">
    <w:name w:val="табл_заголовок"/>
    <w:link w:val="affffffffffd"/>
    <w:autoRedefine/>
    <w:rsid w:val="00091C8F"/>
    <w:pPr>
      <w:keepNext/>
      <w:keepLines/>
      <w:jc w:val="center"/>
    </w:pPr>
    <w:rPr>
      <w:rFonts w:eastAsia="Arial Unicode MS"/>
      <w:noProof/>
      <w:sz w:val="24"/>
      <w:szCs w:val="24"/>
    </w:rPr>
  </w:style>
  <w:style w:type="paragraph" w:customStyle="1" w:styleId="xl25">
    <w:name w:val="xl25"/>
    <w:basedOn w:val="af6"/>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6"/>
    <w:rsid w:val="00091C8F"/>
    <w:pPr>
      <w:spacing w:line="240" w:lineRule="auto"/>
      <w:ind w:firstLine="0"/>
    </w:pPr>
  </w:style>
  <w:style w:type="paragraph" w:styleId="5c">
    <w:name w:val="List 5"/>
    <w:basedOn w:val="af6"/>
    <w:rsid w:val="00091C8F"/>
    <w:pPr>
      <w:ind w:left="1415" w:hanging="283"/>
    </w:pPr>
    <w:rPr>
      <w:rFonts w:ascii="Arial" w:hAnsi="Arial"/>
      <w:sz w:val="20"/>
    </w:rPr>
  </w:style>
  <w:style w:type="paragraph" w:customStyle="1" w:styleId="affffffffffe">
    <w:name w:val="микротекст"/>
    <w:basedOn w:val="affa"/>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
    <w:name w:val="НАЗВАНИЕ ПРИЛОЖЕНИЯ"/>
    <w:basedOn w:val="af6"/>
    <w:next w:val="af6"/>
    <w:rsid w:val="00091C8F"/>
    <w:pPr>
      <w:spacing w:after="120"/>
      <w:ind w:firstLine="0"/>
      <w:jc w:val="center"/>
    </w:pPr>
    <w:rPr>
      <w:rFonts w:ascii="Arial" w:hAnsi="Arial"/>
      <w:b/>
      <w:caps/>
      <w:sz w:val="20"/>
      <w:szCs w:val="24"/>
    </w:rPr>
  </w:style>
  <w:style w:type="character" w:customStyle="1" w:styleId="afffffffffff0">
    <w:name w:val="Название таблицы Знак"/>
    <w:rsid w:val="00091C8F"/>
    <w:rPr>
      <w:rFonts w:ascii="Arial" w:hAnsi="Arial"/>
      <w:b/>
      <w:caps/>
      <w:lang w:val="ru-RU" w:eastAsia="ru-RU" w:bidi="ar-SA"/>
    </w:rPr>
  </w:style>
  <w:style w:type="paragraph" w:customStyle="1" w:styleId="afffffffffff1">
    <w:name w:val="Стиль_осн_текста"/>
    <w:basedOn w:val="af6"/>
    <w:rsid w:val="00091C8F"/>
    <w:pPr>
      <w:spacing w:line="240" w:lineRule="auto"/>
      <w:ind w:firstLine="851"/>
    </w:pPr>
    <w:rPr>
      <w:szCs w:val="24"/>
    </w:rPr>
  </w:style>
  <w:style w:type="paragraph" w:styleId="afffffffffff2">
    <w:name w:val="toa heading"/>
    <w:basedOn w:val="af6"/>
    <w:next w:val="af6"/>
    <w:rsid w:val="00091C8F"/>
    <w:pPr>
      <w:spacing w:before="120"/>
      <w:ind w:firstLine="357"/>
    </w:pPr>
    <w:rPr>
      <w:rFonts w:ascii="Arial" w:hAnsi="Arial" w:cs="Arial"/>
      <w:b/>
      <w:bCs/>
      <w:szCs w:val="24"/>
    </w:rPr>
  </w:style>
  <w:style w:type="character" w:styleId="afffffffffff3">
    <w:name w:val="endnote reference"/>
    <w:rsid w:val="00091C8F"/>
    <w:rPr>
      <w:vertAlign w:val="superscript"/>
    </w:rPr>
  </w:style>
  <w:style w:type="paragraph" w:styleId="afffffffffff4">
    <w:name w:val="table of figures"/>
    <w:basedOn w:val="af6"/>
    <w:next w:val="af6"/>
    <w:rsid w:val="00091C8F"/>
    <w:pPr>
      <w:ind w:left="400" w:hanging="400"/>
    </w:pPr>
    <w:rPr>
      <w:rFonts w:ascii="Arial" w:hAnsi="Arial"/>
      <w:sz w:val="20"/>
    </w:rPr>
  </w:style>
  <w:style w:type="paragraph" w:styleId="afffffffffff5">
    <w:name w:val="table of authorities"/>
    <w:basedOn w:val="af6"/>
    <w:next w:val="af6"/>
    <w:rsid w:val="00091C8F"/>
    <w:pPr>
      <w:ind w:left="200" w:hanging="200"/>
    </w:pPr>
    <w:rPr>
      <w:rFonts w:ascii="Arial" w:hAnsi="Arial"/>
      <w:sz w:val="20"/>
    </w:rPr>
  </w:style>
  <w:style w:type="paragraph" w:styleId="afffffffffff6">
    <w:name w:val="macro"/>
    <w:link w:val="afffffffffff7"/>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7">
    <w:name w:val="Текст макроса Знак"/>
    <w:link w:val="afffffffffff6"/>
    <w:rsid w:val="00091C8F"/>
    <w:rPr>
      <w:rFonts w:ascii="Courier New" w:hAnsi="Courier New" w:cs="Courier New"/>
      <w:lang w:val="ru-RU" w:eastAsia="ru-RU" w:bidi="ar-SA"/>
    </w:rPr>
  </w:style>
  <w:style w:type="paragraph" w:styleId="1fff0">
    <w:name w:val="index 1"/>
    <w:basedOn w:val="af6"/>
    <w:next w:val="af6"/>
    <w:autoRedefine/>
    <w:rsid w:val="00091C8F"/>
    <w:pPr>
      <w:ind w:left="200" w:hanging="200"/>
    </w:pPr>
    <w:rPr>
      <w:rFonts w:ascii="Arial" w:hAnsi="Arial"/>
      <w:sz w:val="20"/>
    </w:rPr>
  </w:style>
  <w:style w:type="paragraph" w:styleId="afffffffffff8">
    <w:name w:val="index heading"/>
    <w:basedOn w:val="af6"/>
    <w:next w:val="1fff0"/>
    <w:rsid w:val="00091C8F"/>
    <w:pPr>
      <w:ind w:firstLine="357"/>
    </w:pPr>
    <w:rPr>
      <w:rFonts w:ascii="Arial" w:hAnsi="Arial" w:cs="Arial"/>
      <w:b/>
      <w:bCs/>
      <w:sz w:val="20"/>
    </w:rPr>
  </w:style>
  <w:style w:type="paragraph" w:styleId="2fe">
    <w:name w:val="index 2"/>
    <w:basedOn w:val="af6"/>
    <w:next w:val="af6"/>
    <w:autoRedefine/>
    <w:rsid w:val="00091C8F"/>
    <w:pPr>
      <w:ind w:left="400" w:hanging="200"/>
    </w:pPr>
    <w:rPr>
      <w:rFonts w:ascii="Arial" w:hAnsi="Arial"/>
      <w:sz w:val="20"/>
    </w:rPr>
  </w:style>
  <w:style w:type="paragraph" w:styleId="3f5">
    <w:name w:val="index 3"/>
    <w:basedOn w:val="af6"/>
    <w:next w:val="af6"/>
    <w:autoRedefine/>
    <w:rsid w:val="00091C8F"/>
    <w:pPr>
      <w:ind w:left="600" w:hanging="200"/>
    </w:pPr>
    <w:rPr>
      <w:rFonts w:ascii="Arial" w:hAnsi="Arial"/>
      <w:sz w:val="20"/>
    </w:rPr>
  </w:style>
  <w:style w:type="paragraph" w:styleId="4c">
    <w:name w:val="index 4"/>
    <w:basedOn w:val="af6"/>
    <w:next w:val="af6"/>
    <w:autoRedefine/>
    <w:rsid w:val="00091C8F"/>
    <w:pPr>
      <w:ind w:left="800" w:hanging="200"/>
    </w:pPr>
    <w:rPr>
      <w:rFonts w:ascii="Arial" w:hAnsi="Arial"/>
      <w:sz w:val="20"/>
    </w:rPr>
  </w:style>
  <w:style w:type="paragraph" w:styleId="5d">
    <w:name w:val="index 5"/>
    <w:basedOn w:val="af6"/>
    <w:next w:val="af6"/>
    <w:autoRedefine/>
    <w:rsid w:val="00091C8F"/>
    <w:pPr>
      <w:ind w:left="1000" w:hanging="200"/>
    </w:pPr>
    <w:rPr>
      <w:rFonts w:ascii="Arial" w:hAnsi="Arial"/>
      <w:sz w:val="20"/>
    </w:rPr>
  </w:style>
  <w:style w:type="paragraph" w:styleId="66">
    <w:name w:val="index 6"/>
    <w:basedOn w:val="af6"/>
    <w:next w:val="af6"/>
    <w:autoRedefine/>
    <w:rsid w:val="00091C8F"/>
    <w:pPr>
      <w:ind w:left="1200" w:hanging="200"/>
    </w:pPr>
    <w:rPr>
      <w:rFonts w:ascii="Arial" w:hAnsi="Arial"/>
      <w:sz w:val="20"/>
    </w:rPr>
  </w:style>
  <w:style w:type="paragraph" w:styleId="78">
    <w:name w:val="index 7"/>
    <w:basedOn w:val="af6"/>
    <w:next w:val="af6"/>
    <w:autoRedefine/>
    <w:rsid w:val="00091C8F"/>
    <w:pPr>
      <w:ind w:left="1400" w:hanging="200"/>
    </w:pPr>
    <w:rPr>
      <w:rFonts w:ascii="Arial" w:hAnsi="Arial"/>
      <w:sz w:val="20"/>
    </w:rPr>
  </w:style>
  <w:style w:type="paragraph" w:styleId="88">
    <w:name w:val="index 8"/>
    <w:basedOn w:val="af6"/>
    <w:next w:val="af6"/>
    <w:autoRedefine/>
    <w:rsid w:val="00091C8F"/>
    <w:pPr>
      <w:ind w:left="1600" w:hanging="200"/>
    </w:pPr>
    <w:rPr>
      <w:rFonts w:ascii="Arial" w:hAnsi="Arial"/>
      <w:sz w:val="20"/>
    </w:rPr>
  </w:style>
  <w:style w:type="paragraph" w:styleId="97">
    <w:name w:val="index 9"/>
    <w:basedOn w:val="af6"/>
    <w:next w:val="af6"/>
    <w:autoRedefine/>
    <w:rsid w:val="00091C8F"/>
    <w:pPr>
      <w:ind w:left="1800" w:hanging="200"/>
    </w:pPr>
    <w:rPr>
      <w:rFonts w:ascii="Arial" w:hAnsi="Arial"/>
      <w:sz w:val="20"/>
    </w:rPr>
  </w:style>
  <w:style w:type="character" w:customStyle="1" w:styleId="afffffffffff9">
    <w:name w:val="Штамп Знак"/>
    <w:rsid w:val="00091C8F"/>
    <w:rPr>
      <w:rFonts w:ascii="Arial" w:hAnsi="Arial"/>
      <w:sz w:val="16"/>
      <w:lang w:val="ru-RU" w:eastAsia="ru-RU" w:bidi="ar-SA"/>
    </w:rPr>
  </w:style>
  <w:style w:type="paragraph" w:styleId="2ff">
    <w:name w:val="List 2"/>
    <w:basedOn w:val="af6"/>
    <w:rsid w:val="00091C8F"/>
    <w:pPr>
      <w:ind w:left="566" w:hanging="283"/>
    </w:pPr>
    <w:rPr>
      <w:rFonts w:ascii="Arial" w:hAnsi="Arial"/>
      <w:sz w:val="20"/>
    </w:rPr>
  </w:style>
  <w:style w:type="paragraph" w:styleId="2ff0">
    <w:name w:val="List Continue 2"/>
    <w:basedOn w:val="af6"/>
    <w:rsid w:val="00091C8F"/>
    <w:pPr>
      <w:spacing w:after="120"/>
      <w:ind w:left="566" w:firstLine="284"/>
    </w:pPr>
    <w:rPr>
      <w:rFonts w:ascii="Arial" w:hAnsi="Arial"/>
      <w:sz w:val="20"/>
    </w:rPr>
  </w:style>
  <w:style w:type="paragraph" w:styleId="3f6">
    <w:name w:val="List Continue 3"/>
    <w:basedOn w:val="af6"/>
    <w:rsid w:val="00091C8F"/>
    <w:pPr>
      <w:spacing w:after="120"/>
      <w:ind w:left="849" w:firstLine="284"/>
    </w:pPr>
    <w:rPr>
      <w:rFonts w:ascii="Arial" w:hAnsi="Arial"/>
      <w:sz w:val="20"/>
    </w:rPr>
  </w:style>
  <w:style w:type="paragraph" w:customStyle="1" w:styleId="afffffffffffa">
    <w:name w:val="Главы заголовок"/>
    <w:basedOn w:val="af6"/>
    <w:next w:val="af6"/>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b">
    <w:name w:val="Главы подзаголовок"/>
    <w:basedOn w:val="af6"/>
    <w:next w:val="affa"/>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c">
    <w:name w:val="Заголовок крупный"/>
    <w:basedOn w:val="af6"/>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d">
    <w:name w:val="Заголовок подчеркнутый"/>
    <w:basedOn w:val="af6"/>
    <w:next w:val="af6"/>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e">
    <w:name w:val="Основной текст таблицы"/>
    <w:basedOn w:val="affa"/>
    <w:next w:val="affa"/>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
    <w:name w:val="Подзаголовок курсивом"/>
    <w:basedOn w:val="afffffffffc"/>
    <w:next w:val="affa"/>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0">
    <w:name w:val="Подчеркнутый текст"/>
    <w:basedOn w:val="affa"/>
    <w:next w:val="affa"/>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1">
    <w:name w:val="Секции заголовок"/>
    <w:basedOn w:val="af6"/>
    <w:rsid w:val="00091C8F"/>
    <w:pPr>
      <w:keepNext/>
      <w:keepLines/>
      <w:overflowPunct w:val="0"/>
      <w:autoSpaceDE w:val="0"/>
      <w:autoSpaceDN w:val="0"/>
      <w:adjustRightInd w:val="0"/>
      <w:spacing w:before="240" w:after="120"/>
      <w:ind w:left="567" w:hanging="567"/>
    </w:pPr>
    <w:rPr>
      <w:b/>
      <w:sz w:val="26"/>
    </w:rPr>
  </w:style>
  <w:style w:type="paragraph" w:customStyle="1" w:styleId="affffffffffff2">
    <w:name w:val="Система"/>
    <w:basedOn w:val="af6"/>
    <w:rsid w:val="00091C8F"/>
    <w:pPr>
      <w:spacing w:before="120"/>
      <w:ind w:firstLine="1134"/>
    </w:pPr>
    <w:rPr>
      <w:sz w:val="20"/>
    </w:rPr>
  </w:style>
  <w:style w:type="paragraph" w:customStyle="1" w:styleId="affffffffffff3">
    <w:name w:val="Части подзаголовок"/>
    <w:basedOn w:val="af6"/>
    <w:next w:val="affa"/>
    <w:rsid w:val="00091C8F"/>
    <w:pPr>
      <w:keepNext/>
      <w:overflowPunct w:val="0"/>
      <w:autoSpaceDE w:val="0"/>
      <w:autoSpaceDN w:val="0"/>
      <w:adjustRightInd w:val="0"/>
      <w:spacing w:before="240" w:after="240"/>
      <w:ind w:firstLine="357"/>
      <w:jc w:val="center"/>
    </w:pPr>
    <w:rPr>
      <w:caps/>
      <w:sz w:val="26"/>
    </w:rPr>
  </w:style>
  <w:style w:type="paragraph" w:customStyle="1" w:styleId="affffffffffff4">
    <w:name w:val="Шапка письма"/>
    <w:basedOn w:val="affa"/>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6"/>
    <w:rsid w:val="00091C8F"/>
    <w:pPr>
      <w:spacing w:line="240" w:lineRule="auto"/>
      <w:ind w:firstLine="0"/>
      <w:jc w:val="center"/>
    </w:pPr>
    <w:rPr>
      <w:b/>
      <w:snapToGrid w:val="0"/>
      <w:sz w:val="28"/>
    </w:rPr>
  </w:style>
  <w:style w:type="paragraph" w:styleId="affffffffffff5">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6"/>
    <w:link w:val="affffffffffff6"/>
    <w:rsid w:val="00091C8F"/>
    <w:pPr>
      <w:ind w:left="720" w:firstLine="720"/>
    </w:pPr>
    <w:rPr>
      <w:rFonts w:ascii="Arial" w:hAnsi="Arial"/>
      <w:sz w:val="20"/>
      <w:lang w:val="x-none" w:eastAsia="x-none"/>
    </w:rPr>
  </w:style>
  <w:style w:type="paragraph" w:customStyle="1" w:styleId="affffffffffff7">
    <w:name w:val="МаркированныйСписок"/>
    <w:basedOn w:val="af6"/>
    <w:rsid w:val="00091C8F"/>
    <w:pPr>
      <w:tabs>
        <w:tab w:val="num" w:pos="709"/>
      </w:tabs>
      <w:spacing w:after="120"/>
      <w:ind w:left="709" w:hanging="283"/>
    </w:pPr>
    <w:rPr>
      <w:rFonts w:ascii="Arial" w:hAnsi="Arial"/>
      <w:sz w:val="26"/>
    </w:rPr>
  </w:style>
  <w:style w:type="paragraph" w:customStyle="1" w:styleId="undris1">
    <w:name w:val="undris1"/>
    <w:basedOn w:val="af6"/>
    <w:rsid w:val="00091C8F"/>
    <w:pPr>
      <w:widowControl w:val="0"/>
      <w:spacing w:after="120"/>
      <w:ind w:left="1134" w:firstLine="720"/>
    </w:pPr>
    <w:rPr>
      <w:rFonts w:ascii="Times New Roman Cyr" w:hAnsi="Times New Roman Cyr"/>
    </w:rPr>
  </w:style>
  <w:style w:type="character" w:customStyle="1" w:styleId="affffffffffff6">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5"/>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8">
    <w:name w:val="Маркированый список Знак Знак"/>
    <w:rsid w:val="00091C8F"/>
    <w:rPr>
      <w:rFonts w:ascii="Arial" w:hAnsi="Arial" w:cs="Arial"/>
      <w:szCs w:val="24"/>
      <w:lang w:val="ru-RU" w:eastAsia="ru-RU" w:bidi="ar-SA"/>
    </w:rPr>
  </w:style>
  <w:style w:type="paragraph" w:customStyle="1" w:styleId="affffffffffff9">
    <w:name w:val="в табл"/>
    <w:basedOn w:val="af6"/>
    <w:next w:val="affffffffff4"/>
    <w:rsid w:val="00091C8F"/>
    <w:pPr>
      <w:keepNext/>
      <w:spacing w:line="240" w:lineRule="auto"/>
      <w:ind w:firstLine="0"/>
      <w:jc w:val="left"/>
    </w:pPr>
    <w:rPr>
      <w:sz w:val="22"/>
    </w:rPr>
  </w:style>
  <w:style w:type="paragraph" w:customStyle="1" w:styleId="affffffffffffa">
    <w:name w:val="загол. таб"/>
    <w:basedOn w:val="affffffffffff9"/>
    <w:next w:val="affffffffffff9"/>
    <w:rsid w:val="00091C8F"/>
    <w:pPr>
      <w:spacing w:before="120" w:after="120" w:line="360" w:lineRule="auto"/>
      <w:jc w:val="center"/>
    </w:pPr>
    <w:rPr>
      <w:b/>
      <w:sz w:val="24"/>
    </w:rPr>
  </w:style>
  <w:style w:type="paragraph" w:customStyle="1" w:styleId="affffffffffffb">
    <w:name w:val="основа"/>
    <w:autoRedefine/>
    <w:rsid w:val="00091C8F"/>
    <w:pPr>
      <w:spacing w:line="360" w:lineRule="auto"/>
      <w:ind w:firstLine="851"/>
      <w:jc w:val="both"/>
    </w:pPr>
    <w:rPr>
      <w:sz w:val="22"/>
    </w:rPr>
  </w:style>
  <w:style w:type="paragraph" w:customStyle="1" w:styleId="affffffffffffc">
    <w:name w:val="àáçàö"/>
    <w:basedOn w:val="af6"/>
    <w:rsid w:val="00091C8F"/>
    <w:pPr>
      <w:overflowPunct w:val="0"/>
      <w:autoSpaceDE w:val="0"/>
      <w:autoSpaceDN w:val="0"/>
      <w:adjustRightInd w:val="0"/>
      <w:ind w:firstLine="851"/>
      <w:textAlignment w:val="baseline"/>
    </w:pPr>
    <w:rPr>
      <w:sz w:val="22"/>
    </w:rPr>
  </w:style>
  <w:style w:type="paragraph" w:customStyle="1" w:styleId="affffffffffffd">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6"/>
    <w:rsid w:val="00091C8F"/>
    <w:pPr>
      <w:ind w:firstLine="851"/>
    </w:pPr>
    <w:rPr>
      <w:sz w:val="22"/>
      <w:lang w:val="sr-Cyrl-CS"/>
    </w:rPr>
  </w:style>
  <w:style w:type="paragraph" w:customStyle="1" w:styleId="xl29">
    <w:name w:val="xl29"/>
    <w:basedOn w:val="af6"/>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6"/>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6"/>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6"/>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6"/>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6"/>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6"/>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6"/>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6"/>
    <w:next w:val="af6"/>
    <w:link w:val="410"/>
    <w:rsid w:val="00091C8F"/>
    <w:pPr>
      <w:keepNext/>
      <w:spacing w:before="120" w:line="240" w:lineRule="auto"/>
      <w:ind w:firstLine="0"/>
      <w:jc w:val="center"/>
    </w:pPr>
    <w:rPr>
      <w:rFonts w:ascii="Arial" w:hAnsi="Arial"/>
      <w:b/>
      <w:caps/>
      <w:sz w:val="20"/>
      <w:lang w:val="x-none" w:eastAsia="x-none"/>
    </w:rPr>
  </w:style>
  <w:style w:type="paragraph" w:customStyle="1" w:styleId="af1">
    <w:name w:val="ПРИЛОЖЕНИЕ"/>
    <w:basedOn w:val="1"/>
    <w:next w:val="afffffffffff"/>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affffffffffffe">
    <w:name w:val="Название таблицы Знак Знак"/>
    <w:rsid w:val="00091C8F"/>
    <w:rPr>
      <w:rFonts w:ascii="Arial" w:hAnsi="Arial"/>
      <w:b/>
      <w:caps/>
      <w:lang w:val="ru-RU" w:eastAsia="ru-RU" w:bidi="ar-SA"/>
    </w:rPr>
  </w:style>
  <w:style w:type="paragraph" w:customStyle="1" w:styleId="1fff3">
    <w:name w:val="Об уп1"/>
    <w:basedOn w:val="af6"/>
    <w:link w:val="1fff4"/>
    <w:rsid w:val="00091C8F"/>
    <w:pPr>
      <w:spacing w:line="240" w:lineRule="auto"/>
      <w:ind w:firstLine="720"/>
    </w:pPr>
    <w:rPr>
      <w:spacing w:val="-2"/>
      <w:sz w:val="28"/>
      <w:lang w:val="x-none" w:eastAsia="x-none"/>
    </w:rPr>
  </w:style>
  <w:style w:type="paragraph" w:customStyle="1" w:styleId="afffffffffffff">
    <w:name w:val="Об список"/>
    <w:basedOn w:val="af6"/>
    <w:next w:val="af6"/>
    <w:link w:val="afffffffffffff0"/>
    <w:rsid w:val="00091C8F"/>
    <w:pPr>
      <w:spacing w:line="240" w:lineRule="auto"/>
      <w:ind w:left="1985" w:hanging="284"/>
    </w:pPr>
    <w:rPr>
      <w:color w:val="000000"/>
      <w:sz w:val="28"/>
      <w:lang w:val="x-none" w:eastAsia="x-none"/>
    </w:rPr>
  </w:style>
  <w:style w:type="numbering" w:customStyle="1" w:styleId="ad">
    <w:name w:val="Стиль маркированный"/>
    <w:basedOn w:val="af9"/>
    <w:rsid w:val="00091C8F"/>
    <w:pPr>
      <w:numPr>
        <w:numId w:val="27"/>
      </w:numPr>
    </w:pPr>
  </w:style>
  <w:style w:type="paragraph" w:customStyle="1" w:styleId="afffffffffffff1">
    <w:name w:val="Содержание"/>
    <w:basedOn w:val="af6"/>
    <w:rsid w:val="00091C8F"/>
    <w:pPr>
      <w:spacing w:line="240" w:lineRule="auto"/>
      <w:ind w:left="57" w:right="57" w:firstLine="0"/>
      <w:jc w:val="left"/>
    </w:pPr>
    <w:rPr>
      <w:szCs w:val="24"/>
      <w:lang w:val="en-US"/>
    </w:rPr>
  </w:style>
  <w:style w:type="paragraph" w:customStyle="1" w:styleId="afffffffffffff2">
    <w:name w:val="Пояснит"/>
    <w:basedOn w:val="af6"/>
    <w:rsid w:val="00091C8F"/>
    <w:pPr>
      <w:spacing w:line="240" w:lineRule="auto"/>
      <w:ind w:left="170" w:right="170" w:firstLine="851"/>
    </w:pPr>
    <w:rPr>
      <w:szCs w:val="24"/>
      <w:lang w:val="en-US"/>
    </w:rPr>
  </w:style>
  <w:style w:type="paragraph" w:customStyle="1" w:styleId="afffffffffffff3">
    <w:name w:val="Заголовок_таблицы"/>
    <w:basedOn w:val="afffffffffffff1"/>
    <w:rsid w:val="00091C8F"/>
    <w:pPr>
      <w:jc w:val="center"/>
    </w:pPr>
  </w:style>
  <w:style w:type="paragraph" w:customStyle="1" w:styleId="afffffffffffff4">
    <w:name w:val="Шапка_табл"/>
    <w:basedOn w:val="af6"/>
    <w:rsid w:val="00091C8F"/>
    <w:pPr>
      <w:spacing w:line="240" w:lineRule="auto"/>
      <w:ind w:left="57" w:right="57" w:firstLine="0"/>
      <w:jc w:val="center"/>
    </w:pPr>
    <w:rPr>
      <w:szCs w:val="24"/>
    </w:rPr>
  </w:style>
  <w:style w:type="paragraph" w:customStyle="1" w:styleId="afffffffffffff5">
    <w:name w:val="Текст_таблицы"/>
    <w:basedOn w:val="af6"/>
    <w:rsid w:val="00091C8F"/>
    <w:pPr>
      <w:spacing w:line="240" w:lineRule="auto"/>
      <w:ind w:left="57" w:right="57" w:firstLine="0"/>
      <w:jc w:val="left"/>
    </w:pPr>
    <w:rPr>
      <w:szCs w:val="24"/>
    </w:rPr>
  </w:style>
  <w:style w:type="paragraph" w:customStyle="1" w:styleId="GAS">
    <w:name w:val="Заголовок/GAS"/>
    <w:basedOn w:val="af6"/>
    <w:rsid w:val="00091C8F"/>
    <w:pPr>
      <w:spacing w:line="360" w:lineRule="atLeast"/>
      <w:ind w:firstLine="0"/>
      <w:jc w:val="center"/>
    </w:pPr>
    <w:rPr>
      <w:rFonts w:ascii="TextBook" w:hAnsi="TextBook"/>
      <w:caps/>
    </w:rPr>
  </w:style>
  <w:style w:type="paragraph" w:customStyle="1" w:styleId="afffffffffffff6">
    <w:name w:val="наш_заголовок"/>
    <w:basedOn w:val="affa"/>
    <w:rsid w:val="00091C8F"/>
    <w:pPr>
      <w:spacing w:after="120"/>
      <w:jc w:val="center"/>
    </w:pPr>
    <w:rPr>
      <w:caps/>
      <w:sz w:val="24"/>
      <w:szCs w:val="24"/>
    </w:rPr>
  </w:style>
  <w:style w:type="paragraph" w:customStyle="1" w:styleId="afffffffffffff7">
    <w:name w:val="Осн_текст"/>
    <w:basedOn w:val="af6"/>
    <w:rsid w:val="00091C8F"/>
    <w:pPr>
      <w:spacing w:line="240" w:lineRule="auto"/>
      <w:ind w:left="170" w:right="170" w:firstLine="851"/>
    </w:pPr>
    <w:rPr>
      <w:szCs w:val="24"/>
    </w:rPr>
  </w:style>
  <w:style w:type="paragraph" w:styleId="afffffffffffff8">
    <w:name w:val="envelope address"/>
    <w:basedOn w:val="af6"/>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6"/>
    <w:rsid w:val="00091C8F"/>
    <w:pPr>
      <w:spacing w:line="240" w:lineRule="auto"/>
      <w:ind w:firstLine="0"/>
      <w:jc w:val="left"/>
    </w:pPr>
  </w:style>
  <w:style w:type="paragraph" w:customStyle="1" w:styleId="afffffffffffff9">
    <w:name w:val="ТабличныйТекст"/>
    <w:basedOn w:val="af6"/>
    <w:rsid w:val="00091C8F"/>
    <w:pPr>
      <w:spacing w:before="60" w:after="60" w:line="240" w:lineRule="auto"/>
      <w:ind w:firstLine="0"/>
      <w:jc w:val="left"/>
    </w:pPr>
    <w:rPr>
      <w:rFonts w:ascii="Arial Narrow" w:hAnsi="Arial Narrow"/>
      <w:snapToGrid w:val="0"/>
      <w:sz w:val="22"/>
    </w:rPr>
  </w:style>
  <w:style w:type="paragraph" w:customStyle="1" w:styleId="afffffffffffffa">
    <w:name w:val="Основной текст продолжение"/>
    <w:basedOn w:val="affa"/>
    <w:next w:val="affa"/>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b">
    <w:name w:val="НАЗВАНИЕ ПРИЛОЖЕНИЯ Знак"/>
    <w:basedOn w:val="af6"/>
    <w:next w:val="af6"/>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6"/>
    <w:next w:val="af6"/>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c">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8"/>
    <w:rsid w:val="00091C8F"/>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d">
    <w:name w:val="Номер таблицы Знак"/>
    <w:basedOn w:val="af6"/>
    <w:next w:val="af6"/>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6"/>
    <w:rsid w:val="00091C8F"/>
    <w:pPr>
      <w:ind w:left="849" w:hanging="283"/>
    </w:pPr>
    <w:rPr>
      <w:rFonts w:ascii="Arial" w:hAnsi="Arial"/>
      <w:sz w:val="20"/>
      <w:szCs w:val="24"/>
    </w:rPr>
  </w:style>
  <w:style w:type="paragraph" w:customStyle="1" w:styleId="afffffffffffffe">
    <w:name w:val="Итоговая информация"/>
    <w:basedOn w:val="af6"/>
    <w:rsid w:val="00091C8F"/>
    <w:pPr>
      <w:tabs>
        <w:tab w:val="left" w:pos="1134"/>
        <w:tab w:val="right" w:pos="9072"/>
      </w:tabs>
      <w:ind w:firstLine="0"/>
    </w:pPr>
    <w:rPr>
      <w:sz w:val="28"/>
      <w:lang w:val="en-US"/>
    </w:rPr>
  </w:style>
  <w:style w:type="paragraph" w:customStyle="1" w:styleId="affffffffffffff">
    <w:name w:val="ПРИЛОЖЕНИЕ Знак"/>
    <w:basedOn w:val="1"/>
    <w:next w:val="af6"/>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6"/>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6"/>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0">
    <w:name w:val="Áàçîâûé óêàçàòåëü"/>
    <w:basedOn w:val="af6"/>
    <w:rsid w:val="00091C8F"/>
    <w:pPr>
      <w:spacing w:line="240" w:lineRule="auto"/>
      <w:ind w:left="720" w:hanging="720"/>
      <w:jc w:val="left"/>
    </w:pPr>
    <w:rPr>
      <w:rFonts w:ascii="Arial" w:hAnsi="Arial" w:cs="Arial"/>
      <w:sz w:val="22"/>
    </w:rPr>
  </w:style>
  <w:style w:type="paragraph" w:customStyle="1" w:styleId="affffffffffffff1">
    <w:name w:val="Пояснительная записка"/>
    <w:basedOn w:val="af6"/>
    <w:rsid w:val="00091C8F"/>
    <w:pPr>
      <w:suppressLineNumbers/>
      <w:ind w:firstLine="680"/>
    </w:pPr>
    <w:rPr>
      <w:rFonts w:ascii="Arial" w:hAnsi="Arial" w:cs="Arial"/>
      <w:kern w:val="20"/>
    </w:rPr>
  </w:style>
  <w:style w:type="paragraph" w:customStyle="1" w:styleId="affffffffffffff2">
    <w:name w:val="Поясн.записка"/>
    <w:basedOn w:val="af6"/>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3">
    <w:name w:val="_______"/>
    <w:rsid w:val="00091C8F"/>
    <w:pPr>
      <w:widowControl w:val="0"/>
    </w:pPr>
    <w:rPr>
      <w:rFonts w:ascii="Swiss Light 10pt" w:hAnsi="Swiss Light 10pt"/>
      <w:lang w:val="en-US"/>
    </w:rPr>
  </w:style>
  <w:style w:type="paragraph" w:customStyle="1" w:styleId="2ff5">
    <w:name w:val="Название таблицы Знак2"/>
    <w:basedOn w:val="af6"/>
    <w:next w:val="af6"/>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6"/>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6"/>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6"/>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6"/>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6"/>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6"/>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6"/>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6"/>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6"/>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6"/>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6"/>
    <w:next w:val="af6"/>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4">
    <w:name w:val="Нумерованное содержание"/>
    <w:basedOn w:val="af6"/>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5">
    <w:name w:val="Назв Ссылка"/>
    <w:basedOn w:val="af6"/>
    <w:next w:val="af6"/>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
    <w:rsid w:val="00091C8F"/>
    <w:pPr>
      <w:spacing w:line="240" w:lineRule="auto"/>
      <w:ind w:firstLine="0"/>
      <w:jc w:val="left"/>
    </w:pPr>
    <w:rPr>
      <w:rFonts w:ascii="Arial" w:hAnsi="Arial"/>
    </w:rPr>
  </w:style>
  <w:style w:type="paragraph" w:customStyle="1" w:styleId="affffffffffffff6">
    <w:name w:val="Название таблицы Знак Знак Знак Знак"/>
    <w:basedOn w:val="af6"/>
    <w:next w:val="af6"/>
    <w:rsid w:val="00091C8F"/>
    <w:pPr>
      <w:keepNext/>
      <w:spacing w:before="120" w:after="120" w:line="240" w:lineRule="auto"/>
      <w:ind w:firstLine="0"/>
      <w:jc w:val="center"/>
    </w:pPr>
    <w:rPr>
      <w:rFonts w:ascii="Arial" w:hAnsi="Arial"/>
      <w:b/>
      <w:caps/>
      <w:sz w:val="20"/>
    </w:rPr>
  </w:style>
  <w:style w:type="paragraph" w:styleId="4f0">
    <w:name w:val="List 4"/>
    <w:basedOn w:val="afffffa"/>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2"/>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2"/>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7">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6"/>
    <w:next w:val="af6"/>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6"/>
    <w:next w:val="af6"/>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8">
    <w:name w:val="Номер таблицы Знак Знак Знак"/>
    <w:basedOn w:val="af6"/>
    <w:next w:val="af6"/>
    <w:rsid w:val="00091C8F"/>
    <w:pPr>
      <w:keepNext/>
      <w:spacing w:before="120" w:after="120" w:line="240" w:lineRule="auto"/>
      <w:ind w:firstLine="0"/>
      <w:jc w:val="right"/>
    </w:pPr>
    <w:rPr>
      <w:rFonts w:ascii="Arial" w:hAnsi="Arial"/>
      <w:sz w:val="20"/>
      <w:szCs w:val="24"/>
    </w:rPr>
  </w:style>
  <w:style w:type="character" w:customStyle="1" w:styleId="affffffffffffff9">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6"/>
    <w:next w:val="af6"/>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a">
    <w:name w:val="Нумерованный список Знак"/>
    <w:rsid w:val="00091C8F"/>
    <w:rPr>
      <w:rFonts w:ascii="Arial" w:hAnsi="Arial"/>
      <w:szCs w:val="24"/>
      <w:lang w:val="ru-RU" w:eastAsia="ru-RU" w:bidi="ar-SA"/>
    </w:rPr>
  </w:style>
  <w:style w:type="paragraph" w:customStyle="1" w:styleId="2ff9">
    <w:name w:val="ПРИЛОЖЕНИЕ2"/>
    <w:basedOn w:val="af6"/>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b">
    <w:name w:val="Номер таблицы Знак Знак"/>
    <w:basedOn w:val="af6"/>
    <w:next w:val="af6"/>
    <w:rsid w:val="00091C8F"/>
    <w:pPr>
      <w:keepNext/>
      <w:spacing w:before="120" w:after="120" w:line="240" w:lineRule="auto"/>
      <w:ind w:firstLine="0"/>
      <w:jc w:val="right"/>
    </w:pPr>
    <w:rPr>
      <w:rFonts w:ascii="Arial" w:hAnsi="Arial"/>
      <w:sz w:val="20"/>
      <w:szCs w:val="24"/>
    </w:rPr>
  </w:style>
  <w:style w:type="paragraph" w:customStyle="1" w:styleId="affffffffffffffc">
    <w:name w:val="Назв после табл"/>
    <w:basedOn w:val="af6"/>
    <w:next w:val="af6"/>
    <w:rsid w:val="00091C8F"/>
    <w:pPr>
      <w:spacing w:before="120" w:line="240" w:lineRule="auto"/>
      <w:ind w:firstLine="720"/>
    </w:pPr>
    <w:rPr>
      <w:sz w:val="28"/>
    </w:rPr>
  </w:style>
  <w:style w:type="paragraph" w:customStyle="1" w:styleId="119">
    <w:name w:val="НАЗВАНИЕ ПРИЛОЖЕНИЯ Знак1 Знак1 Знак Знак"/>
    <w:basedOn w:val="af6"/>
    <w:next w:val="af6"/>
    <w:rsid w:val="00091C8F"/>
    <w:pPr>
      <w:spacing w:after="120"/>
      <w:ind w:firstLine="0"/>
      <w:jc w:val="center"/>
      <w:outlineLvl w:val="0"/>
    </w:pPr>
    <w:rPr>
      <w:rFonts w:ascii="Arial" w:hAnsi="Arial"/>
      <w:b/>
      <w:caps/>
      <w:sz w:val="20"/>
    </w:rPr>
  </w:style>
  <w:style w:type="paragraph" w:customStyle="1" w:styleId="affffffffffffffd">
    <w:name w:val="Обычный.Обычный док"/>
    <w:link w:val="affffffffffffffe"/>
    <w:rsid w:val="00091C8F"/>
    <w:pPr>
      <w:overflowPunct w:val="0"/>
      <w:autoSpaceDE w:val="0"/>
      <w:autoSpaceDN w:val="0"/>
      <w:adjustRightInd w:val="0"/>
      <w:ind w:firstLine="851"/>
      <w:textAlignment w:val="baseline"/>
    </w:pPr>
    <w:rPr>
      <w:sz w:val="24"/>
    </w:rPr>
  </w:style>
  <w:style w:type="character" w:customStyle="1" w:styleId="affe">
    <w:name w:val="Название рисунка Знак"/>
    <w:link w:val="affd"/>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6"/>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6"/>
    <w:next w:val="af6"/>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d"/>
    <w:rsid w:val="00091C8F"/>
    <w:rPr>
      <w:rFonts w:ascii="Arial" w:hAnsi="Arial"/>
      <w:szCs w:val="24"/>
    </w:rPr>
  </w:style>
  <w:style w:type="paragraph" w:customStyle="1" w:styleId="afffffffffffffff">
    <w:name w:val="Основной центрированный"/>
    <w:basedOn w:val="affa"/>
    <w:next w:val="affa"/>
    <w:rsid w:val="00091C8F"/>
    <w:pPr>
      <w:spacing w:after="120"/>
      <w:jc w:val="center"/>
    </w:pPr>
    <w:rPr>
      <w:rFonts w:ascii="Arial" w:hAnsi="Arial"/>
      <w:sz w:val="24"/>
    </w:rPr>
  </w:style>
  <w:style w:type="paragraph" w:customStyle="1" w:styleId="afffffffffffffff0">
    <w:name w:val="Таблица название"/>
    <w:basedOn w:val="af6"/>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1">
    <w:name w:val="таблица ссылок"/>
    <w:basedOn w:val="af6"/>
    <w:next w:val="af6"/>
    <w:rsid w:val="00091C8F"/>
    <w:pPr>
      <w:widowControl w:val="0"/>
      <w:spacing w:line="360" w:lineRule="atLeast"/>
      <w:ind w:firstLine="0"/>
      <w:jc w:val="center"/>
    </w:pPr>
  </w:style>
  <w:style w:type="paragraph" w:customStyle="1" w:styleId="12e">
    <w:name w:val="Нормальный 12 Знак Знак Знак"/>
    <w:basedOn w:val="af6"/>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2">
    <w:name w:val="Date"/>
    <w:aliases w:val="Дата Знак Знак"/>
    <w:basedOn w:val="af6"/>
    <w:next w:val="af6"/>
    <w:link w:val="2ffa"/>
    <w:rsid w:val="00091C8F"/>
    <w:pPr>
      <w:spacing w:line="240" w:lineRule="auto"/>
      <w:ind w:firstLine="0"/>
      <w:jc w:val="left"/>
    </w:pPr>
    <w:rPr>
      <w:lang w:val="x-none" w:eastAsia="x-none"/>
    </w:rPr>
  </w:style>
  <w:style w:type="character" w:customStyle="1" w:styleId="afffffffffffffff3">
    <w:name w:val="Дата Знак"/>
    <w:rsid w:val="00091C8F"/>
    <w:rPr>
      <w:sz w:val="24"/>
    </w:rPr>
  </w:style>
  <w:style w:type="character" w:customStyle="1" w:styleId="2ffa">
    <w:name w:val="Дата Знак2"/>
    <w:aliases w:val="Дата Знак Знак Знак"/>
    <w:link w:val="afffffffffffffff2"/>
    <w:rsid w:val="00091C8F"/>
    <w:rPr>
      <w:sz w:val="24"/>
    </w:rPr>
  </w:style>
  <w:style w:type="paragraph" w:customStyle="1" w:styleId="-2">
    <w:name w:val="СПИСОК -"/>
    <w:basedOn w:val="af6"/>
    <w:rsid w:val="00091C8F"/>
    <w:pPr>
      <w:widowControl w:val="0"/>
      <w:tabs>
        <w:tab w:val="left" w:pos="1021"/>
        <w:tab w:val="num" w:pos="1215"/>
        <w:tab w:val="num" w:pos="1429"/>
      </w:tabs>
      <w:ind w:left="1215" w:hanging="360"/>
    </w:pPr>
  </w:style>
  <w:style w:type="paragraph" w:customStyle="1" w:styleId="afffffffffffffff4">
    <w:name w:val="Текст мой"/>
    <w:basedOn w:val="af6"/>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5">
    <w:name w:val="Таблица текст"/>
    <w:basedOn w:val="af6"/>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0"/>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6">
    <w:name w:val="Îáû÷íûé.Íîðìàëüíûé"/>
    <w:rsid w:val="00091C8F"/>
    <w:pPr>
      <w:spacing w:after="120"/>
      <w:ind w:firstLine="720"/>
      <w:jc w:val="both"/>
    </w:pPr>
    <w:rPr>
      <w:sz w:val="24"/>
    </w:rPr>
  </w:style>
  <w:style w:type="paragraph" w:customStyle="1" w:styleId="font7">
    <w:name w:val="font7"/>
    <w:basedOn w:val="af6"/>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1"/>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6"/>
    <w:link w:val="05"/>
    <w:rsid w:val="00091C8F"/>
    <w:pPr>
      <w:tabs>
        <w:tab w:val="left" w:pos="1134"/>
      </w:tabs>
      <w:ind w:firstLine="851"/>
    </w:pPr>
    <w:rPr>
      <w:lang w:val="x-none" w:eastAsia="en-US"/>
    </w:rPr>
  </w:style>
  <w:style w:type="paragraph" w:customStyle="1" w:styleId="afffffffffffffff7">
    <w:name w:val="Рисунок"/>
    <w:basedOn w:val="af6"/>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6"/>
    <w:link w:val="68"/>
    <w:autoRedefine/>
    <w:qFormat/>
    <w:rsid w:val="00091C8F"/>
    <w:pPr>
      <w:ind w:firstLine="567"/>
    </w:pPr>
    <w:rPr>
      <w:szCs w:val="24"/>
      <w:lang w:val="x-none" w:eastAsia="x-none"/>
    </w:rPr>
  </w:style>
  <w:style w:type="paragraph" w:customStyle="1" w:styleId="NGP1">
    <w:name w:val="NGP_1^"/>
    <w:basedOn w:val="af6"/>
    <w:rsid w:val="00091C8F"/>
    <w:pPr>
      <w:numPr>
        <w:numId w:val="29"/>
      </w:numPr>
      <w:spacing w:before="480" w:after="480" w:line="480" w:lineRule="auto"/>
      <w:outlineLvl w:val="0"/>
    </w:pPr>
    <w:rPr>
      <w:b/>
      <w:szCs w:val="24"/>
    </w:rPr>
  </w:style>
  <w:style w:type="paragraph" w:customStyle="1" w:styleId="NGP11">
    <w:name w:val="NGP_1.1^ Знак"/>
    <w:basedOn w:val="af6"/>
    <w:rsid w:val="00091C8F"/>
    <w:pPr>
      <w:keepNext/>
      <w:numPr>
        <w:ilvl w:val="1"/>
        <w:numId w:val="29"/>
      </w:numPr>
      <w:spacing w:before="240" w:after="240" w:line="480" w:lineRule="auto"/>
      <w:outlineLvl w:val="1"/>
    </w:pPr>
    <w:rPr>
      <w:b/>
      <w:szCs w:val="24"/>
    </w:rPr>
  </w:style>
  <w:style w:type="paragraph" w:customStyle="1" w:styleId="NGP111">
    <w:name w:val="NGP_1.1.1"/>
    <w:basedOn w:val="af6"/>
    <w:rsid w:val="00091C8F"/>
    <w:pPr>
      <w:numPr>
        <w:ilvl w:val="2"/>
        <w:numId w:val="29"/>
      </w:numPr>
      <w:spacing w:line="480" w:lineRule="auto"/>
    </w:pPr>
    <w:rPr>
      <w:szCs w:val="24"/>
    </w:rPr>
  </w:style>
  <w:style w:type="paragraph" w:customStyle="1" w:styleId="NGP10">
    <w:name w:val="NGP_1)"/>
    <w:basedOn w:val="af6"/>
    <w:rsid w:val="00091C8F"/>
    <w:pPr>
      <w:numPr>
        <w:ilvl w:val="3"/>
        <w:numId w:val="29"/>
      </w:numPr>
      <w:spacing w:line="480" w:lineRule="auto"/>
    </w:pPr>
    <w:rPr>
      <w:szCs w:val="24"/>
    </w:rPr>
  </w:style>
  <w:style w:type="paragraph" w:customStyle="1" w:styleId="xl62">
    <w:name w:val="xl62"/>
    <w:basedOn w:val="af6"/>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8">
    <w:name w:val="перечень Знак"/>
    <w:basedOn w:val="afffff5"/>
    <w:link w:val="afffffffffffffff9"/>
    <w:rsid w:val="00091C8F"/>
    <w:pPr>
      <w:widowControl/>
      <w:autoSpaceDE/>
      <w:autoSpaceDN/>
      <w:adjustRightInd/>
      <w:spacing w:after="120"/>
      <w:ind w:left="0" w:right="0"/>
      <w:jc w:val="both"/>
    </w:pPr>
    <w:rPr>
      <w:szCs w:val="20"/>
    </w:rPr>
  </w:style>
  <w:style w:type="character" w:customStyle="1" w:styleId="afffffffffffffff9">
    <w:name w:val="перечень Знак Знак"/>
    <w:link w:val="afffffffffffffff8"/>
    <w:rsid w:val="00091C8F"/>
    <w:rPr>
      <w:sz w:val="24"/>
    </w:rPr>
  </w:style>
  <w:style w:type="paragraph" w:customStyle="1" w:styleId="1ffff3">
    <w:name w:val="Текстовый1"/>
    <w:basedOn w:val="af6"/>
    <w:rsid w:val="00091C8F"/>
    <w:pPr>
      <w:spacing w:after="120" w:line="240" w:lineRule="auto"/>
      <w:ind w:firstLine="720"/>
    </w:pPr>
  </w:style>
  <w:style w:type="paragraph" w:customStyle="1" w:styleId="afffffffffffffffa">
    <w:name w:val="таб_заг"/>
    <w:basedOn w:val="af6"/>
    <w:rsid w:val="00091C8F"/>
    <w:pPr>
      <w:spacing w:after="120" w:line="240" w:lineRule="auto"/>
      <w:ind w:left="567" w:right="567" w:firstLine="0"/>
      <w:jc w:val="center"/>
    </w:pPr>
    <w:rPr>
      <w:b/>
    </w:rPr>
  </w:style>
  <w:style w:type="paragraph" w:customStyle="1" w:styleId="1-">
    <w:name w:val="Список 1-го ур.(+)"/>
    <w:basedOn w:val="af6"/>
    <w:rsid w:val="00091C8F"/>
    <w:pPr>
      <w:tabs>
        <w:tab w:val="num" w:pos="927"/>
      </w:tabs>
      <w:spacing w:after="120" w:line="240" w:lineRule="auto"/>
      <w:ind w:firstLine="567"/>
    </w:pPr>
    <w:rPr>
      <w:rFonts w:ascii="Arial" w:hAnsi="Arial"/>
    </w:rPr>
  </w:style>
  <w:style w:type="paragraph" w:customStyle="1" w:styleId="afffffffffffffffb">
    <w:name w:val="Отчет"/>
    <w:basedOn w:val="affff"/>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6"/>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6"/>
    <w:link w:val="1ffff7"/>
    <w:rsid w:val="00091C8F"/>
    <w:pPr>
      <w:jc w:val="left"/>
    </w:pPr>
    <w:rPr>
      <w:szCs w:val="24"/>
      <w:lang w:val="x-none" w:eastAsia="x-none"/>
    </w:rPr>
  </w:style>
  <w:style w:type="character" w:customStyle="1" w:styleId="afffffffffffffffc">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6"/>
    <w:rsid w:val="00091C8F"/>
    <w:pPr>
      <w:spacing w:line="240" w:lineRule="auto"/>
      <w:ind w:firstLine="0"/>
      <w:jc w:val="left"/>
    </w:pPr>
    <w:rPr>
      <w:szCs w:val="24"/>
    </w:rPr>
  </w:style>
  <w:style w:type="paragraph" w:customStyle="1" w:styleId="07">
    <w:name w:val="_Стиль0"/>
    <w:basedOn w:val="af6"/>
    <w:rsid w:val="00091C8F"/>
  </w:style>
  <w:style w:type="paragraph" w:customStyle="1" w:styleId="89">
    <w:name w:val="Стиль8"/>
    <w:basedOn w:val="affffffc"/>
    <w:rsid w:val="00091C8F"/>
    <w:pPr>
      <w:spacing w:line="360" w:lineRule="auto"/>
      <w:jc w:val="both"/>
    </w:pPr>
    <w:rPr>
      <w:b w:val="0"/>
      <w:caps w:val="0"/>
      <w:sz w:val="24"/>
      <w:szCs w:val="20"/>
    </w:rPr>
  </w:style>
  <w:style w:type="paragraph" w:customStyle="1" w:styleId="font8">
    <w:name w:val="font8"/>
    <w:basedOn w:val="af6"/>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6"/>
    <w:rsid w:val="00091C8F"/>
    <w:pPr>
      <w:spacing w:before="100" w:beforeAutospacing="1" w:after="100" w:afterAutospacing="1" w:line="240" w:lineRule="auto"/>
      <w:ind w:firstLine="0"/>
      <w:jc w:val="left"/>
    </w:pPr>
    <w:rPr>
      <w:b/>
      <w:bCs/>
      <w:sz w:val="20"/>
    </w:rPr>
  </w:style>
  <w:style w:type="paragraph" w:customStyle="1" w:styleId="font10">
    <w:name w:val="font10"/>
    <w:basedOn w:val="af6"/>
    <w:rsid w:val="00091C8F"/>
    <w:pPr>
      <w:spacing w:before="100" w:beforeAutospacing="1" w:after="100" w:afterAutospacing="1" w:line="240" w:lineRule="auto"/>
      <w:ind w:firstLine="0"/>
      <w:jc w:val="left"/>
    </w:pPr>
    <w:rPr>
      <w:b/>
      <w:bCs/>
      <w:sz w:val="20"/>
    </w:rPr>
  </w:style>
  <w:style w:type="paragraph" w:customStyle="1" w:styleId="font11">
    <w:name w:val="font11"/>
    <w:basedOn w:val="af6"/>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6"/>
    <w:rsid w:val="00091C8F"/>
    <w:pPr>
      <w:jc w:val="left"/>
    </w:pPr>
  </w:style>
  <w:style w:type="paragraph" w:customStyle="1" w:styleId="-3">
    <w:name w:val="УГТП-Текст"/>
    <w:basedOn w:val="af6"/>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6"/>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6"/>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6"/>
    <w:rsid w:val="00091C8F"/>
    <w:pPr>
      <w:spacing w:before="120" w:line="240" w:lineRule="auto"/>
      <w:ind w:left="1077" w:firstLine="0"/>
    </w:pPr>
    <w:rPr>
      <w:rFonts w:ascii="Wingdings" w:hAnsi="Wingdings" w:cs="Wingdings"/>
      <w:sz w:val="20"/>
    </w:rPr>
  </w:style>
  <w:style w:type="paragraph" w:customStyle="1" w:styleId="810">
    <w:name w:val="Заголовок 81"/>
    <w:basedOn w:val="af6"/>
    <w:next w:val="af6"/>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6"/>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6"/>
    <w:rsid w:val="00091C8F"/>
    <w:pPr>
      <w:tabs>
        <w:tab w:val="left" w:pos="1622"/>
      </w:tabs>
      <w:suppressAutoHyphens/>
      <w:ind w:firstLine="0"/>
    </w:pPr>
    <w:rPr>
      <w:rFonts w:ascii="Arial" w:hAnsi="Arial" w:cs="Arial"/>
      <w:szCs w:val="24"/>
    </w:rPr>
  </w:style>
  <w:style w:type="paragraph" w:customStyle="1" w:styleId="table">
    <w:name w:val="table"/>
    <w:basedOn w:val="af6"/>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d">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6"/>
    <w:rsid w:val="00091C8F"/>
    <w:pPr>
      <w:keepNext/>
      <w:keepLines/>
      <w:spacing w:before="360" w:after="120" w:line="240" w:lineRule="auto"/>
      <w:jc w:val="left"/>
    </w:pPr>
    <w:rPr>
      <w:rFonts w:ascii="Arial" w:hAnsi="Arial" w:cs="Arial"/>
      <w:b/>
      <w:sz w:val="20"/>
    </w:rPr>
  </w:style>
  <w:style w:type="paragraph" w:customStyle="1" w:styleId="afffffffffffffffe">
    <w:name w:val="Заполнение"/>
    <w:basedOn w:val="af6"/>
    <w:rsid w:val="00091C8F"/>
    <w:pPr>
      <w:widowControl w:val="0"/>
      <w:spacing w:line="240" w:lineRule="auto"/>
      <w:ind w:firstLine="0"/>
      <w:jc w:val="center"/>
    </w:pPr>
    <w:rPr>
      <w:rFonts w:ascii="Courier New" w:hAnsi="Courier New"/>
      <w:sz w:val="28"/>
    </w:rPr>
  </w:style>
  <w:style w:type="paragraph" w:customStyle="1" w:styleId="affffffffffffffff">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0">
    <w:name w:val="Титул"/>
    <w:basedOn w:val="afffffffffc"/>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6"/>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6"/>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1">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2">
    <w:name w:val="НумерованыйСписок"/>
    <w:basedOn w:val="af6"/>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3">
    <w:name w:val="Штамп текст"/>
    <w:basedOn w:val="af6"/>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6"/>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6"/>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6"/>
    <w:rsid w:val="00091C8F"/>
    <w:pPr>
      <w:widowControl w:val="0"/>
      <w:spacing w:line="240" w:lineRule="auto"/>
      <w:ind w:firstLine="570"/>
    </w:pPr>
    <w:rPr>
      <w:szCs w:val="24"/>
    </w:rPr>
  </w:style>
  <w:style w:type="paragraph" w:customStyle="1" w:styleId="xl96">
    <w:name w:val="xl9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6"/>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6"/>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6"/>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6"/>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6"/>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6"/>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6"/>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6"/>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6"/>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6"/>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6"/>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6"/>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6"/>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6"/>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6"/>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6"/>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4">
    <w:name w:val="Обычный.Нормальный Знак Знак"/>
    <w:rsid w:val="00091C8F"/>
    <w:rPr>
      <w:sz w:val="24"/>
      <w:szCs w:val="24"/>
      <w:lang w:val="ru-RU" w:eastAsia="ru-RU" w:bidi="ar-SA"/>
    </w:rPr>
  </w:style>
  <w:style w:type="paragraph" w:customStyle="1" w:styleId="Exhibittitle">
    <w:name w:val="Exhibit title"/>
    <w:basedOn w:val="af6"/>
    <w:autoRedefine/>
    <w:rsid w:val="00091C8F"/>
    <w:pPr>
      <w:spacing w:line="300" w:lineRule="atLeast"/>
      <w:ind w:firstLine="0"/>
      <w:jc w:val="left"/>
    </w:pPr>
    <w:rPr>
      <w:sz w:val="22"/>
    </w:rPr>
  </w:style>
  <w:style w:type="paragraph" w:customStyle="1" w:styleId="Normalbullet">
    <w:name w:val="Normal bullet"/>
    <w:basedOn w:val="af6"/>
    <w:rsid w:val="00091C8F"/>
    <w:pPr>
      <w:tabs>
        <w:tab w:val="left" w:pos="357"/>
        <w:tab w:val="num" w:pos="2231"/>
      </w:tabs>
      <w:suppressAutoHyphens/>
      <w:spacing w:line="264" w:lineRule="auto"/>
      <w:ind w:left="357" w:hanging="357"/>
    </w:pPr>
    <w:rPr>
      <w:sz w:val="26"/>
    </w:rPr>
  </w:style>
  <w:style w:type="paragraph" w:customStyle="1" w:styleId="Normal2">
    <w:name w:val="Normal2"/>
    <w:basedOn w:val="af6"/>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6"/>
    <w:rsid w:val="00091C8F"/>
    <w:pPr>
      <w:tabs>
        <w:tab w:val="num" w:pos="1049"/>
      </w:tabs>
      <w:spacing w:line="300" w:lineRule="atLeast"/>
      <w:jc w:val="left"/>
    </w:pPr>
    <w:rPr>
      <w:rFonts w:ascii="Arial" w:hAnsi="Arial"/>
      <w:b/>
      <w:caps/>
      <w:sz w:val="36"/>
    </w:rPr>
  </w:style>
  <w:style w:type="paragraph" w:customStyle="1" w:styleId="affffffffffffffff5">
    <w:name w:val="Табличный текст"/>
    <w:basedOn w:val="af6"/>
    <w:rsid w:val="00091C8F"/>
    <w:pPr>
      <w:spacing w:before="40" w:after="40" w:line="240" w:lineRule="auto"/>
      <w:ind w:right="34" w:firstLine="0"/>
      <w:jc w:val="left"/>
    </w:pPr>
    <w:rPr>
      <w:rFonts w:ascii="Arial" w:hAnsi="Arial"/>
      <w:sz w:val="20"/>
    </w:rPr>
  </w:style>
  <w:style w:type="paragraph" w:customStyle="1" w:styleId="Zag2">
    <w:name w:val="Zag_2"/>
    <w:basedOn w:val="af6"/>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6">
    <w:name w:val="Обы"/>
    <w:rsid w:val="00091C8F"/>
    <w:pPr>
      <w:widowControl w:val="0"/>
    </w:pPr>
  </w:style>
  <w:style w:type="paragraph" w:customStyle="1" w:styleId="1ffffc">
    <w:name w:val="Продолжение списка1"/>
    <w:basedOn w:val="af6"/>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6"/>
    <w:rsid w:val="00091C8F"/>
    <w:pPr>
      <w:snapToGrid w:val="0"/>
      <w:spacing w:line="240" w:lineRule="auto"/>
      <w:ind w:firstLine="0"/>
      <w:jc w:val="left"/>
    </w:pPr>
    <w:rPr>
      <w:rFonts w:ascii="Arial" w:hAnsi="Arial" w:cs="Arial"/>
      <w:sz w:val="18"/>
      <w:szCs w:val="18"/>
    </w:rPr>
  </w:style>
  <w:style w:type="paragraph" w:customStyle="1" w:styleId="affffffffffffffff7">
    <w:name w:val="заполнение штампа"/>
    <w:basedOn w:val="af6"/>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6"/>
    <w:rsid w:val="00091C8F"/>
    <w:pPr>
      <w:widowControl w:val="0"/>
      <w:tabs>
        <w:tab w:val="center" w:pos="4153"/>
        <w:tab w:val="right" w:pos="8306"/>
      </w:tabs>
      <w:spacing w:line="312" w:lineRule="auto"/>
      <w:ind w:right="113" w:firstLine="851"/>
    </w:pPr>
  </w:style>
  <w:style w:type="paragraph" w:customStyle="1" w:styleId="affffffffffffffff8">
    <w:name w:val="Штамп наименование"/>
    <w:rsid w:val="00091C8F"/>
    <w:pPr>
      <w:jc w:val="center"/>
    </w:pPr>
    <w:rPr>
      <w:rFonts w:ascii="Arial" w:hAnsi="Arial"/>
      <w:noProof/>
      <w:sz w:val="24"/>
    </w:rPr>
  </w:style>
  <w:style w:type="paragraph" w:customStyle="1" w:styleId="221">
    <w:name w:val="Оглавление 22"/>
    <w:basedOn w:val="af6"/>
    <w:next w:val="af6"/>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6"/>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9">
    <w:name w:val="Çàïîëíåíèå"/>
    <w:basedOn w:val="af6"/>
    <w:rsid w:val="00091C8F"/>
    <w:pPr>
      <w:spacing w:line="240" w:lineRule="auto"/>
      <w:ind w:firstLine="0"/>
      <w:jc w:val="center"/>
    </w:pPr>
    <w:rPr>
      <w:rFonts w:ascii="Courier New" w:hAnsi="Courier New"/>
      <w:sz w:val="28"/>
    </w:rPr>
  </w:style>
  <w:style w:type="paragraph" w:customStyle="1" w:styleId="Caiieiaiea">
    <w:name w:val="Caiieiaiea"/>
    <w:basedOn w:val="af6"/>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6"/>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6"/>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9"/>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a">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6"/>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b">
    <w:name w:val="Текст программы"/>
    <w:basedOn w:val="af6"/>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6"/>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c">
    <w:name w:val="Обычный +кр.строка"/>
    <w:basedOn w:val="af6"/>
    <w:rsid w:val="00091C8F"/>
    <w:pPr>
      <w:spacing w:after="120" w:line="240" w:lineRule="auto"/>
      <w:ind w:firstLine="720"/>
      <w:jc w:val="left"/>
    </w:pPr>
    <w:rPr>
      <w:spacing w:val="-22"/>
      <w:sz w:val="28"/>
    </w:rPr>
  </w:style>
  <w:style w:type="paragraph" w:customStyle="1" w:styleId="affffffffffffffffd">
    <w:name w:val="Маркер"/>
    <w:basedOn w:val="af6"/>
    <w:rsid w:val="00091C8F"/>
    <w:pPr>
      <w:tabs>
        <w:tab w:val="num" w:pos="1134"/>
      </w:tabs>
      <w:spacing w:after="120"/>
      <w:ind w:left="1134" w:hanging="425"/>
    </w:pPr>
    <w:rPr>
      <w:spacing w:val="-22"/>
      <w:sz w:val="28"/>
    </w:rPr>
  </w:style>
  <w:style w:type="paragraph" w:customStyle="1" w:styleId="affffffffffffffffe">
    <w:name w:val="Чертежный"/>
    <w:rsid w:val="00091C8F"/>
    <w:pPr>
      <w:jc w:val="both"/>
    </w:pPr>
    <w:rPr>
      <w:rFonts w:ascii="ISOCPEUR" w:hAnsi="ISOCPEUR"/>
      <w:i/>
      <w:sz w:val="28"/>
      <w:lang w:val="uk-UA"/>
    </w:rPr>
  </w:style>
  <w:style w:type="paragraph" w:customStyle="1" w:styleId="150">
    <w:name w:val="Обычный 1.5"/>
    <w:basedOn w:val="af6"/>
    <w:autoRedefine/>
    <w:rsid w:val="00091C8F"/>
    <w:pPr>
      <w:keepNext/>
      <w:keepLines/>
      <w:snapToGrid w:val="0"/>
      <w:spacing w:line="240" w:lineRule="auto"/>
      <w:ind w:firstLine="851"/>
      <w:jc w:val="center"/>
    </w:pPr>
    <w:rPr>
      <w:b/>
      <w:bCs/>
      <w:sz w:val="28"/>
      <w:szCs w:val="24"/>
    </w:rPr>
  </w:style>
  <w:style w:type="paragraph" w:customStyle="1" w:styleId="afffffffffffffffff">
    <w:name w:val="Достижение"/>
    <w:basedOn w:val="affa"/>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6"/>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6"/>
    <w:rsid w:val="00091C8F"/>
    <w:pPr>
      <w:spacing w:before="100" w:beforeAutospacing="1" w:after="119" w:line="240" w:lineRule="auto"/>
      <w:ind w:left="284" w:firstLine="0"/>
      <w:jc w:val="left"/>
    </w:pPr>
    <w:rPr>
      <w:szCs w:val="24"/>
    </w:rPr>
  </w:style>
  <w:style w:type="paragraph" w:customStyle="1" w:styleId="2fff0">
    <w:name w:val="Об уп2список"/>
    <w:basedOn w:val="af6"/>
    <w:rsid w:val="00091C8F"/>
    <w:pPr>
      <w:spacing w:line="240" w:lineRule="auto"/>
      <w:ind w:firstLine="0"/>
    </w:pPr>
    <w:rPr>
      <w:color w:val="000000"/>
      <w:spacing w:val="-4"/>
      <w:sz w:val="28"/>
      <w:szCs w:val="28"/>
    </w:rPr>
  </w:style>
  <w:style w:type="paragraph" w:customStyle="1" w:styleId="2fff1">
    <w:name w:val="Заголовок 2)"/>
    <w:basedOn w:val="20"/>
    <w:next w:val="af6"/>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6"/>
    <w:autoRedefine/>
    <w:rsid w:val="00091C8F"/>
    <w:pPr>
      <w:tabs>
        <w:tab w:val="left" w:pos="993"/>
        <w:tab w:val="left" w:pos="7938"/>
      </w:tabs>
      <w:ind w:left="1843" w:hanging="1843"/>
      <w:jc w:val="left"/>
    </w:pPr>
    <w:rPr>
      <w:szCs w:val="24"/>
    </w:rPr>
  </w:style>
  <w:style w:type="paragraph" w:customStyle="1" w:styleId="2fff2">
    <w:name w:val="Знак2"/>
    <w:basedOn w:val="af6"/>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0">
    <w:name w:val="Emphasis"/>
    <w:uiPriority w:val="20"/>
    <w:qFormat/>
    <w:rsid w:val="00091C8F"/>
    <w:rPr>
      <w:i/>
      <w:iCs/>
    </w:rPr>
  </w:style>
  <w:style w:type="table" w:styleId="3ff">
    <w:name w:val="Table Grid 3"/>
    <w:basedOn w:val="af8"/>
    <w:rsid w:val="00091C8F"/>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1">
    <w:name w:val="Список литературы (название)"/>
    <w:rsid w:val="00091C8F"/>
    <w:pPr>
      <w:keepNext/>
      <w:spacing w:before="240"/>
      <w:jc w:val="center"/>
    </w:pPr>
    <w:rPr>
      <w:b/>
      <w:bCs/>
      <w:sz w:val="24"/>
      <w:szCs w:val="24"/>
    </w:rPr>
  </w:style>
  <w:style w:type="paragraph" w:styleId="afffffffffffffffff2">
    <w:name w:val="Bibliography"/>
    <w:autoRedefine/>
    <w:uiPriority w:val="37"/>
    <w:rsid w:val="00091C8F"/>
    <w:pPr>
      <w:spacing w:before="60"/>
      <w:jc w:val="both"/>
    </w:pPr>
    <w:rPr>
      <w:sz w:val="24"/>
      <w:szCs w:val="24"/>
      <w:lang w:val="en-US"/>
    </w:rPr>
  </w:style>
  <w:style w:type="paragraph" w:customStyle="1" w:styleId="pagenum">
    <w:name w:val="pagenum"/>
    <w:basedOn w:val="af6"/>
    <w:rsid w:val="00091C8F"/>
    <w:pPr>
      <w:spacing w:before="100" w:beforeAutospacing="1" w:after="100" w:afterAutospacing="1" w:line="240" w:lineRule="auto"/>
      <w:ind w:firstLine="0"/>
      <w:jc w:val="left"/>
    </w:pPr>
    <w:rPr>
      <w:szCs w:val="24"/>
    </w:rPr>
  </w:style>
  <w:style w:type="paragraph" w:customStyle="1" w:styleId="obrivp">
    <w:name w:val="obrivp"/>
    <w:basedOn w:val="af6"/>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3">
    <w:name w:val="Символы концевой сноски"/>
    <w:rsid w:val="00091C8F"/>
    <w:rPr>
      <w:vertAlign w:val="superscript"/>
    </w:rPr>
  </w:style>
  <w:style w:type="character" w:customStyle="1" w:styleId="afffffffffffffffff4">
    <w:name w:val="Символ нумерации"/>
    <w:rsid w:val="00091C8F"/>
  </w:style>
  <w:style w:type="character" w:customStyle="1" w:styleId="afffffffffffffffff5">
    <w:name w:val="Маркеры списка"/>
    <w:rsid w:val="00091C8F"/>
    <w:rPr>
      <w:rFonts w:ascii="StarSymbol" w:eastAsia="StarSymbol" w:hAnsi="StarSymbol" w:cs="StarSymbol"/>
      <w:sz w:val="18"/>
      <w:szCs w:val="18"/>
    </w:rPr>
  </w:style>
  <w:style w:type="paragraph" w:styleId="afffffffffffffffff6">
    <w:name w:val="Title"/>
    <w:aliases w:val="1111111"/>
    <w:basedOn w:val="af6"/>
    <w:next w:val="affa"/>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6"/>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6"/>
    <w:rsid w:val="00091C8F"/>
    <w:pPr>
      <w:suppressLineNumbers/>
      <w:suppressAutoHyphens/>
    </w:pPr>
    <w:rPr>
      <w:rFonts w:ascii="Arial" w:hAnsi="Arial" w:cs="Tahoma"/>
      <w:sz w:val="28"/>
      <w:szCs w:val="28"/>
      <w:lang w:eastAsia="ar-SA"/>
    </w:rPr>
  </w:style>
  <w:style w:type="paragraph" w:customStyle="1" w:styleId="afffffffffffffffff7">
    <w:name w:val="Содержимое таблицы"/>
    <w:basedOn w:val="af6"/>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8">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6"/>
    <w:rsid w:val="00091C8F"/>
    <w:pPr>
      <w:widowControl w:val="0"/>
      <w:overflowPunct w:val="0"/>
      <w:autoSpaceDE w:val="0"/>
      <w:autoSpaceDN w:val="0"/>
      <w:adjustRightInd w:val="0"/>
      <w:ind w:firstLine="567"/>
    </w:pPr>
  </w:style>
  <w:style w:type="paragraph" w:customStyle="1" w:styleId="1fffff6">
    <w:name w:val="Знак Знак Знак1"/>
    <w:basedOn w:val="af6"/>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9">
    <w:name w:val="Цветовое выделение"/>
    <w:rsid w:val="00091C8F"/>
    <w:rPr>
      <w:b/>
      <w:bCs/>
      <w:color w:val="000080"/>
      <w:sz w:val="20"/>
      <w:szCs w:val="20"/>
    </w:rPr>
  </w:style>
  <w:style w:type="character" w:customStyle="1" w:styleId="afffffffffffff0">
    <w:name w:val="Об список Знак"/>
    <w:link w:val="afffffffffffff"/>
    <w:rsid w:val="00091C8F"/>
    <w:rPr>
      <w:color w:val="000000"/>
      <w:sz w:val="28"/>
    </w:rPr>
  </w:style>
  <w:style w:type="character" w:customStyle="1" w:styleId="2f5">
    <w:name w:val="Об уп2 Знак"/>
    <w:link w:val="2f4"/>
    <w:rsid w:val="00091C8F"/>
    <w:rPr>
      <w:spacing w:val="-4"/>
      <w:sz w:val="28"/>
    </w:rPr>
  </w:style>
  <w:style w:type="character" w:customStyle="1" w:styleId="afffffffff8">
    <w:name w:val="Текст таблицы Знак"/>
    <w:link w:val="afffffffff7"/>
    <w:rsid w:val="00091C8F"/>
    <w:rPr>
      <w:iCs/>
      <w:sz w:val="23"/>
      <w:szCs w:val="23"/>
    </w:rPr>
  </w:style>
  <w:style w:type="paragraph" w:customStyle="1" w:styleId="afffffffffffffffffa">
    <w:name w:val="рисунки"/>
    <w:basedOn w:val="af6"/>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d">
    <w:name w:val="Абзац Знак"/>
    <w:link w:val="affffffc"/>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b">
    <w:name w:val="нормальный"/>
    <w:basedOn w:val="af6"/>
    <w:rsid w:val="00091C8F"/>
    <w:pPr>
      <w:spacing w:before="120" w:after="120" w:line="240" w:lineRule="auto"/>
      <w:ind w:firstLine="0"/>
    </w:pPr>
    <w:rPr>
      <w:rFonts w:ascii="Arial" w:hAnsi="Arial"/>
      <w:sz w:val="20"/>
    </w:rPr>
  </w:style>
  <w:style w:type="character" w:customStyle="1" w:styleId="1fa">
    <w:name w:val="Нормальный Знак1"/>
    <w:link w:val="afffff8"/>
    <w:rsid w:val="00091C8F"/>
    <w:rPr>
      <w:sz w:val="24"/>
    </w:rPr>
  </w:style>
  <w:style w:type="paragraph" w:customStyle="1" w:styleId="afffffffffffffffffc">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6"/>
    <w:rsid w:val="00091C8F"/>
    <w:pPr>
      <w:widowControl w:val="0"/>
      <w:spacing w:line="240" w:lineRule="auto"/>
      <w:ind w:firstLine="0"/>
      <w:jc w:val="left"/>
    </w:pPr>
    <w:rPr>
      <w:szCs w:val="24"/>
    </w:rPr>
  </w:style>
  <w:style w:type="paragraph" w:customStyle="1" w:styleId="afffffffffffffffffd">
    <w:name w:val="нормальный Знак Знак Знак Знак"/>
    <w:basedOn w:val="af6"/>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d"/>
    <w:rsid w:val="00091C8F"/>
    <w:rPr>
      <w:rFonts w:ascii="Arial" w:hAnsi="Arial"/>
      <w:sz w:val="24"/>
    </w:rPr>
  </w:style>
  <w:style w:type="paragraph" w:customStyle="1" w:styleId="afffffffffffffffffe">
    <w:name w:val="Обычный. Нормальный"/>
    <w:basedOn w:val="af6"/>
    <w:link w:val="affffffffffffffffff"/>
    <w:rsid w:val="00091C8F"/>
    <w:pPr>
      <w:spacing w:before="120" w:line="240" w:lineRule="auto"/>
    </w:pPr>
    <w:rPr>
      <w:szCs w:val="24"/>
      <w:lang w:val="x-none" w:eastAsia="x-none"/>
    </w:rPr>
  </w:style>
  <w:style w:type="character" w:customStyle="1" w:styleId="affffffffffffffffff">
    <w:name w:val="Обычный. Нормальный Знак"/>
    <w:link w:val="afffffffffffffffffe"/>
    <w:locked/>
    <w:rsid w:val="00091C8F"/>
    <w:rPr>
      <w:sz w:val="24"/>
      <w:szCs w:val="24"/>
    </w:rPr>
  </w:style>
  <w:style w:type="character" w:customStyle="1" w:styleId="affffffffffffffffff0">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6"/>
    <w:rsid w:val="00091C8F"/>
    <w:pPr>
      <w:spacing w:before="240" w:line="240" w:lineRule="auto"/>
      <w:ind w:left="1077" w:firstLine="0"/>
    </w:pPr>
    <w:rPr>
      <w:rFonts w:ascii="Arial" w:hAnsi="Arial"/>
      <w:sz w:val="20"/>
    </w:rPr>
  </w:style>
  <w:style w:type="paragraph" w:customStyle="1" w:styleId="affffffffffffffffff1">
    <w:name w:val="Основной текст с отступом.Основной текст с отступом Знак Знак Знак.Основной текст с отступом Знак Знак"/>
    <w:basedOn w:val="af6"/>
    <w:rsid w:val="00091C8F"/>
    <w:pPr>
      <w:widowControl w:val="0"/>
      <w:ind w:left="170" w:right="170" w:firstLine="720"/>
    </w:pPr>
    <w:rPr>
      <w:kern w:val="1"/>
      <w:sz w:val="28"/>
      <w:szCs w:val="24"/>
      <w:lang w:bidi="ru-RU"/>
    </w:rPr>
  </w:style>
  <w:style w:type="paragraph" w:customStyle="1" w:styleId="affffffffffffffffff2">
    <w:name w:val="Мой"/>
    <w:basedOn w:val="af6"/>
    <w:rsid w:val="00091C8F"/>
    <w:pPr>
      <w:widowControl w:val="0"/>
      <w:ind w:firstLine="851"/>
    </w:pPr>
  </w:style>
  <w:style w:type="paragraph" w:customStyle="1" w:styleId="Iie">
    <w:name w:val="Iie"/>
    <w:basedOn w:val="af6"/>
    <w:rsid w:val="00091C8F"/>
    <w:pPr>
      <w:widowControl w:val="0"/>
      <w:ind w:firstLine="851"/>
    </w:pPr>
  </w:style>
  <w:style w:type="paragraph" w:customStyle="1" w:styleId="affffffffffffffffff3">
    <w:name w:val="a"/>
    <w:basedOn w:val="af6"/>
    <w:rsid w:val="00091C8F"/>
    <w:pPr>
      <w:spacing w:line="240" w:lineRule="auto"/>
      <w:ind w:firstLine="0"/>
      <w:jc w:val="center"/>
    </w:pPr>
    <w:rPr>
      <w:szCs w:val="24"/>
    </w:rPr>
  </w:style>
  <w:style w:type="paragraph" w:customStyle="1" w:styleId="af">
    <w:name w:val="нумерован"/>
    <w:basedOn w:val="affa"/>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a"/>
    <w:rsid w:val="00091C8F"/>
    <w:rPr>
      <w:sz w:val="22"/>
      <w:szCs w:val="22"/>
    </w:rPr>
  </w:style>
  <w:style w:type="character" w:customStyle="1" w:styleId="affffffffffd">
    <w:name w:val="табл_заголовок Знак"/>
    <w:link w:val="affffffffffc"/>
    <w:rsid w:val="00091C8F"/>
    <w:rPr>
      <w:rFonts w:eastAsia="Arial Unicode MS"/>
      <w:noProof/>
      <w:sz w:val="24"/>
      <w:szCs w:val="24"/>
      <w:lang w:bidi="ar-SA"/>
    </w:rPr>
  </w:style>
  <w:style w:type="paragraph" w:customStyle="1" w:styleId="-4">
    <w:name w:val="список- Знак"/>
    <w:basedOn w:val="af6"/>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4">
    <w:name w:val="Абзац РОСНЕФТЬ"/>
    <w:basedOn w:val="af6"/>
    <w:next w:val="af6"/>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6"/>
    <w:rsid w:val="00091C8F"/>
    <w:pPr>
      <w:spacing w:line="240" w:lineRule="auto"/>
      <w:ind w:firstLine="567"/>
    </w:pPr>
    <w:rPr>
      <w:color w:val="000000"/>
      <w:szCs w:val="24"/>
    </w:rPr>
  </w:style>
  <w:style w:type="paragraph" w:customStyle="1" w:styleId="articledate1">
    <w:name w:val="articledate1"/>
    <w:basedOn w:val="af6"/>
    <w:rsid w:val="00091C8F"/>
    <w:pPr>
      <w:spacing w:line="240" w:lineRule="auto"/>
      <w:ind w:firstLine="0"/>
      <w:jc w:val="left"/>
    </w:pPr>
    <w:rPr>
      <w:sz w:val="23"/>
      <w:szCs w:val="23"/>
    </w:rPr>
  </w:style>
  <w:style w:type="paragraph" w:customStyle="1" w:styleId="western">
    <w:name w:val="western"/>
    <w:basedOn w:val="af6"/>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6"/>
    <w:rsid w:val="00091C8F"/>
    <w:pPr>
      <w:overflowPunct w:val="0"/>
      <w:autoSpaceDE w:val="0"/>
      <w:autoSpaceDN w:val="0"/>
      <w:spacing w:line="240" w:lineRule="auto"/>
      <w:ind w:left="360" w:firstLine="0"/>
    </w:pPr>
    <w:rPr>
      <w:szCs w:val="24"/>
    </w:rPr>
  </w:style>
  <w:style w:type="paragraph" w:customStyle="1" w:styleId="predc">
    <w:name w:val="predc"/>
    <w:basedOn w:val="af6"/>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6"/>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6"/>
    <w:rsid w:val="00091C8F"/>
    <w:pPr>
      <w:spacing w:after="240" w:line="240" w:lineRule="auto"/>
      <w:ind w:firstLine="0"/>
      <w:jc w:val="left"/>
    </w:pPr>
    <w:rPr>
      <w:szCs w:val="24"/>
    </w:rPr>
  </w:style>
  <w:style w:type="paragraph" w:customStyle="1" w:styleId="ingrs">
    <w:name w:val="ingrs"/>
    <w:basedOn w:val="af6"/>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6"/>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6"/>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6"/>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6"/>
    <w:rsid w:val="00091C8F"/>
    <w:pPr>
      <w:suppressAutoHyphens/>
      <w:spacing w:after="120"/>
      <w:ind w:left="283" w:firstLine="357"/>
    </w:pPr>
    <w:rPr>
      <w:sz w:val="16"/>
      <w:szCs w:val="16"/>
      <w:lang w:eastAsia="ar-SA"/>
    </w:rPr>
  </w:style>
  <w:style w:type="paragraph" w:customStyle="1" w:styleId="affffffffffffffffff5">
    <w:name w:val="ЗАГЛАВНЫЕ_(по_центру)"/>
    <w:basedOn w:val="af6"/>
    <w:link w:val="affffffffffffffffff6"/>
    <w:rsid w:val="00091C8F"/>
    <w:pPr>
      <w:widowControl w:val="0"/>
      <w:suppressAutoHyphens/>
      <w:ind w:firstLine="851"/>
      <w:jc w:val="center"/>
    </w:pPr>
    <w:rPr>
      <w:b/>
      <w:bCs/>
      <w:caps/>
      <w:sz w:val="32"/>
      <w:szCs w:val="28"/>
      <w:lang w:val="x-none" w:eastAsia="ar-SA"/>
    </w:rPr>
  </w:style>
  <w:style w:type="character" w:customStyle="1" w:styleId="affffffffffffffffff6">
    <w:name w:val="ЗАГЛАВНЫЕ_(по_центру) Знак"/>
    <w:link w:val="affffffffffffffffff5"/>
    <w:locked/>
    <w:rsid w:val="00091C8F"/>
    <w:rPr>
      <w:b/>
      <w:bCs/>
      <w:caps/>
      <w:sz w:val="32"/>
      <w:szCs w:val="28"/>
      <w:lang w:eastAsia="ar-SA"/>
    </w:rPr>
  </w:style>
  <w:style w:type="paragraph" w:customStyle="1" w:styleId="affffffffffffffffff7">
    <w:name w:val="после прилож и рекомендации"/>
    <w:basedOn w:val="122"/>
    <w:next w:val="af6"/>
    <w:rsid w:val="00091C8F"/>
  </w:style>
  <w:style w:type="paragraph" w:customStyle="1" w:styleId="0250">
    <w:name w:val="Стиль после прилож и рекомендации + уплотненный на  025 пт"/>
    <w:basedOn w:val="affffffffffffffffff7"/>
    <w:rsid w:val="00091C8F"/>
    <w:rPr>
      <w:spacing w:val="-5"/>
    </w:rPr>
  </w:style>
  <w:style w:type="paragraph" w:customStyle="1" w:styleId="1fffffb">
    <w:name w:val="Заголовок оглавления1"/>
    <w:basedOn w:val="1"/>
    <w:next w:val="af6"/>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8">
    <w:name w:val="Стиль абзаца"/>
    <w:basedOn w:val="af6"/>
    <w:link w:val="affffffffffffffffff9"/>
    <w:rsid w:val="00091C8F"/>
    <w:pPr>
      <w:spacing w:after="120" w:line="240" w:lineRule="auto"/>
      <w:ind w:firstLine="0"/>
    </w:pPr>
    <w:rPr>
      <w:rFonts w:ascii="Arial" w:hAnsi="Arial"/>
      <w:sz w:val="20"/>
      <w:lang w:val="x-none" w:eastAsia="x-none"/>
    </w:rPr>
  </w:style>
  <w:style w:type="character" w:customStyle="1" w:styleId="affffffffffffffffff9">
    <w:name w:val="Стиль абзаца Знак"/>
    <w:link w:val="affffffffffffffffff8"/>
    <w:locked/>
    <w:rsid w:val="00091C8F"/>
    <w:rPr>
      <w:rFonts w:ascii="Arial" w:hAnsi="Arial" w:cs="Arial"/>
    </w:rPr>
  </w:style>
  <w:style w:type="paragraph" w:customStyle="1" w:styleId="affffffffffffffffffa">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6"/>
    <w:rsid w:val="00091C8F"/>
  </w:style>
  <w:style w:type="paragraph" w:customStyle="1" w:styleId="314">
    <w:name w:val="Основной текст 31"/>
    <w:basedOn w:val="af6"/>
    <w:rsid w:val="00091C8F"/>
    <w:pPr>
      <w:widowControl w:val="0"/>
      <w:spacing w:line="240" w:lineRule="auto"/>
      <w:ind w:right="-1" w:firstLine="0"/>
    </w:pPr>
    <w:rPr>
      <w:sz w:val="28"/>
    </w:rPr>
  </w:style>
  <w:style w:type="paragraph" w:customStyle="1" w:styleId="affffffffffffffffffb">
    <w:name w:val="Название таблицы Знак Знак Знак Знак Знак Знак Знак Знак"/>
    <w:basedOn w:val="affa"/>
    <w:rsid w:val="00091C8F"/>
    <w:pPr>
      <w:ind w:left="1134" w:right="34"/>
      <w:jc w:val="center"/>
      <w:outlineLvl w:val="0"/>
    </w:pPr>
    <w:rPr>
      <w:b/>
      <w:sz w:val="24"/>
      <w:szCs w:val="24"/>
    </w:rPr>
  </w:style>
  <w:style w:type="paragraph" w:customStyle="1" w:styleId="affffffffffffffffffc">
    <w:name w:val="Название таблицы Знак Знак Знак Знак Знак Знак Знак Знак Знак Знак"/>
    <w:basedOn w:val="affa"/>
    <w:autoRedefine/>
    <w:rsid w:val="00091C8F"/>
    <w:pPr>
      <w:spacing w:before="240"/>
      <w:ind w:right="34"/>
      <w:jc w:val="center"/>
      <w:outlineLvl w:val="0"/>
    </w:pPr>
    <w:rPr>
      <w:rFonts w:ascii="Arial" w:hAnsi="Arial"/>
      <w:b/>
      <w:sz w:val="24"/>
      <w:szCs w:val="24"/>
    </w:rPr>
  </w:style>
  <w:style w:type="paragraph" w:customStyle="1" w:styleId="affffffffffffffffffd">
    <w:name w:val="Название таблицы Знак Знак Знак Знак Знак Знак Знак Знак Знак Знак Знак Знак"/>
    <w:basedOn w:val="affa"/>
    <w:autoRedefine/>
    <w:rsid w:val="00091C8F"/>
    <w:pPr>
      <w:spacing w:line="360" w:lineRule="auto"/>
      <w:jc w:val="center"/>
      <w:outlineLvl w:val="0"/>
    </w:pPr>
    <w:rPr>
      <w:b/>
      <w:sz w:val="24"/>
      <w:szCs w:val="24"/>
    </w:rPr>
  </w:style>
  <w:style w:type="paragraph" w:customStyle="1" w:styleId="affffffffffffffffffe">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6"/>
    <w:rsid w:val="00091C8F"/>
    <w:pPr>
      <w:numPr>
        <w:numId w:val="33"/>
      </w:numPr>
      <w:spacing w:line="240" w:lineRule="auto"/>
    </w:pPr>
    <w:rPr>
      <w:b/>
      <w:lang w:eastAsia="en-US"/>
    </w:rPr>
  </w:style>
  <w:style w:type="paragraph" w:customStyle="1" w:styleId="N">
    <w:name w:val="ОснN"/>
    <w:basedOn w:val="affa"/>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6"/>
    <w:next w:val="af6"/>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6"/>
    <w:rsid w:val="00091C8F"/>
    <w:pPr>
      <w:numPr>
        <w:numId w:val="34"/>
      </w:numPr>
    </w:pPr>
    <w:rPr>
      <w:szCs w:val="24"/>
    </w:rPr>
  </w:style>
  <w:style w:type="paragraph" w:customStyle="1" w:styleId="afffffffffffffffffff0">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1">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6"/>
    <w:autoRedefine/>
    <w:rsid w:val="00091C8F"/>
    <w:pPr>
      <w:tabs>
        <w:tab w:val="num" w:pos="1990"/>
      </w:tabs>
      <w:spacing w:line="240" w:lineRule="auto"/>
      <w:ind w:firstLine="567"/>
    </w:pPr>
  </w:style>
  <w:style w:type="paragraph" w:customStyle="1" w:styleId="1ffffff">
    <w:name w:val="???????? ?????1"/>
    <w:basedOn w:val="af6"/>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6"/>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6"/>
    <w:rsid w:val="00091C8F"/>
    <w:pPr>
      <w:spacing w:before="100" w:beforeAutospacing="1" w:after="100" w:afterAutospacing="1" w:line="240" w:lineRule="auto"/>
      <w:ind w:firstLine="0"/>
      <w:jc w:val="left"/>
    </w:pPr>
    <w:rPr>
      <w:szCs w:val="24"/>
    </w:rPr>
  </w:style>
  <w:style w:type="paragraph" w:customStyle="1" w:styleId="69">
    <w:name w:val="6"/>
    <w:basedOn w:val="af6"/>
    <w:rsid w:val="00091C8F"/>
    <w:pPr>
      <w:autoSpaceDE w:val="0"/>
      <w:autoSpaceDN w:val="0"/>
      <w:spacing w:after="120" w:line="240" w:lineRule="auto"/>
      <w:ind w:firstLine="284"/>
    </w:pPr>
    <w:rPr>
      <w:color w:val="000000"/>
      <w:szCs w:val="24"/>
    </w:rPr>
  </w:style>
  <w:style w:type="paragraph" w:customStyle="1" w:styleId="text-1">
    <w:name w:val="text-1"/>
    <w:basedOn w:val="af6"/>
    <w:rsid w:val="00091C8F"/>
    <w:pPr>
      <w:spacing w:before="100" w:beforeAutospacing="1" w:after="100" w:afterAutospacing="1" w:line="240" w:lineRule="auto"/>
      <w:ind w:firstLine="0"/>
      <w:jc w:val="left"/>
    </w:pPr>
    <w:rPr>
      <w:szCs w:val="24"/>
    </w:rPr>
  </w:style>
  <w:style w:type="paragraph" w:customStyle="1" w:styleId="text-9">
    <w:name w:val="text-9"/>
    <w:basedOn w:val="af6"/>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6"/>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6"/>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6"/>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6"/>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6"/>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2">
    <w:name w:val="абзац Знак"/>
    <w:basedOn w:val="af6"/>
    <w:link w:val="afffffffffffffffffff3"/>
    <w:rsid w:val="00091C8F"/>
    <w:pPr>
      <w:ind w:firstLine="851"/>
    </w:pPr>
    <w:rPr>
      <w:lang w:val="x-none" w:eastAsia="x-none"/>
    </w:rPr>
  </w:style>
  <w:style w:type="character" w:customStyle="1" w:styleId="afffffffffffffffffff3">
    <w:name w:val="абзац Знак Знак"/>
    <w:link w:val="afffffffffffffffffff2"/>
    <w:locked/>
    <w:rsid w:val="00091C8F"/>
    <w:rPr>
      <w:sz w:val="24"/>
    </w:rPr>
  </w:style>
  <w:style w:type="paragraph" w:customStyle="1" w:styleId="jst">
    <w:name w:val="jst"/>
    <w:basedOn w:val="af6"/>
    <w:rsid w:val="00091C8F"/>
    <w:pPr>
      <w:spacing w:before="100" w:beforeAutospacing="1" w:after="100" w:afterAutospacing="1" w:line="240" w:lineRule="auto"/>
      <w:ind w:firstLine="0"/>
    </w:pPr>
    <w:rPr>
      <w:szCs w:val="24"/>
    </w:rPr>
  </w:style>
  <w:style w:type="paragraph" w:customStyle="1" w:styleId="Style27">
    <w:name w:val="Style27"/>
    <w:basedOn w:val="af6"/>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4">
    <w:name w:val="No Spacing"/>
    <w:link w:val="afffffffffffffffffff5"/>
    <w:uiPriority w:val="1"/>
    <w:qFormat/>
    <w:rsid w:val="00091C8F"/>
    <w:rPr>
      <w:rFonts w:ascii="Calibri" w:hAnsi="Calibri"/>
      <w:sz w:val="22"/>
      <w:szCs w:val="22"/>
    </w:rPr>
  </w:style>
  <w:style w:type="paragraph" w:customStyle="1" w:styleId="maintext">
    <w:name w:val="maintext"/>
    <w:basedOn w:val="af6"/>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6"/>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6"/>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6"/>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6"/>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6"/>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6"/>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6"/>
    <w:rsid w:val="00091C8F"/>
    <w:rPr>
      <w:szCs w:val="24"/>
    </w:rPr>
  </w:style>
  <w:style w:type="numbering" w:customStyle="1" w:styleId="2fff7">
    <w:name w:val="Нет списка2"/>
    <w:next w:val="af9"/>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4">
    <w:name w:val="тире"/>
    <w:basedOn w:val="af6"/>
    <w:rsid w:val="00091C8F"/>
    <w:pPr>
      <w:numPr>
        <w:numId w:val="35"/>
      </w:numPr>
      <w:tabs>
        <w:tab w:val="num" w:pos="1134"/>
      </w:tabs>
      <w:ind w:left="0"/>
    </w:pPr>
  </w:style>
  <w:style w:type="paragraph" w:customStyle="1" w:styleId="WW-22">
    <w:name w:val="WW-Основной текст 2"/>
    <w:basedOn w:val="af6"/>
    <w:rsid w:val="00091C8F"/>
    <w:pPr>
      <w:widowControl w:val="0"/>
      <w:suppressAutoHyphens/>
      <w:spacing w:after="600"/>
      <w:ind w:firstLine="0"/>
      <w:jc w:val="center"/>
    </w:pPr>
    <w:rPr>
      <w:b/>
      <w:lang w:eastAsia="ar-SA"/>
    </w:rPr>
  </w:style>
  <w:style w:type="table" w:styleId="afffffffffffffffffff6">
    <w:name w:val="Table Professional"/>
    <w:basedOn w:val="af8"/>
    <w:rsid w:val="00091C8F"/>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6"/>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6"/>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6"/>
    <w:rsid w:val="00091C8F"/>
    <w:pPr>
      <w:numPr>
        <w:numId w:val="36"/>
      </w:numPr>
      <w:overflowPunct w:val="0"/>
      <w:autoSpaceDE w:val="0"/>
      <w:autoSpaceDN w:val="0"/>
      <w:adjustRightInd w:val="0"/>
      <w:spacing w:before="120" w:line="240" w:lineRule="auto"/>
      <w:textAlignment w:val="baseline"/>
    </w:pPr>
  </w:style>
  <w:style w:type="character" w:customStyle="1" w:styleId="affffff5">
    <w:name w:val="Основной текст док. Знак"/>
    <w:link w:val="affffff4"/>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7">
    <w:name w:val="табл слева"/>
    <w:basedOn w:val="af6"/>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8">
    <w:name w:val="Введение"/>
    <w:basedOn w:val="1"/>
    <w:next w:val="af6"/>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6"/>
    <w:rsid w:val="00091C8F"/>
    <w:pPr>
      <w:ind w:firstLine="0"/>
    </w:pPr>
    <w:rPr>
      <w:szCs w:val="24"/>
    </w:rPr>
  </w:style>
  <w:style w:type="paragraph" w:customStyle="1" w:styleId="2fff9">
    <w:name w:val="Введение2"/>
    <w:basedOn w:val="20"/>
    <w:next w:val="af6"/>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6"/>
    <w:rsid w:val="00091C8F"/>
    <w:pPr>
      <w:spacing w:line="240" w:lineRule="auto"/>
      <w:ind w:firstLine="0"/>
      <w:jc w:val="left"/>
    </w:pPr>
    <w:rPr>
      <w:rFonts w:ascii="Arial" w:hAnsi="Arial" w:cs="Arial"/>
      <w:szCs w:val="24"/>
    </w:rPr>
  </w:style>
  <w:style w:type="paragraph" w:customStyle="1" w:styleId="Style6">
    <w:name w:val="Style6"/>
    <w:basedOn w:val="af6"/>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6"/>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6"/>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6"/>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6"/>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6"/>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6"/>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6"/>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6"/>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6"/>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6"/>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6"/>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6"/>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6"/>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9">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6"/>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6"/>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6"/>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6"/>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6"/>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6"/>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a">
    <w:name w:val="отчет"/>
    <w:basedOn w:val="af6"/>
    <w:link w:val="afffffffffffffffffffb"/>
    <w:rsid w:val="00091C8F"/>
    <w:pPr>
      <w:spacing w:before="120"/>
      <w:ind w:firstLine="0"/>
    </w:pPr>
    <w:rPr>
      <w:sz w:val="28"/>
      <w:lang w:val="x-none" w:eastAsia="x-none"/>
    </w:rPr>
  </w:style>
  <w:style w:type="character" w:customStyle="1" w:styleId="afffffffffffffffffffb">
    <w:name w:val="отчет Знак"/>
    <w:link w:val="afffffffffffffffffffa"/>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0">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
    <w:rsid w:val="00091C8F"/>
    <w:rPr>
      <w:color w:val="000000"/>
      <w:sz w:val="24"/>
      <w:szCs w:val="24"/>
    </w:rPr>
  </w:style>
  <w:style w:type="paragraph" w:customStyle="1" w:styleId="af2">
    <w:name w:val="Список маркированный"/>
    <w:basedOn w:val="af6"/>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6"/>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3"/>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2">
    <w:name w:val="Таблица шапка Знак"/>
    <w:link w:val="afff1"/>
    <w:rsid w:val="00A5177A"/>
    <w:rPr>
      <w:b/>
      <w:bCs/>
      <w:sz w:val="24"/>
    </w:rPr>
  </w:style>
  <w:style w:type="paragraph" w:customStyle="1" w:styleId="1ffffff1">
    <w:name w:val="Абзац списка1"/>
    <w:aliases w:val="Показатель"/>
    <w:basedOn w:val="af6"/>
    <w:link w:val="afffffffffffffffffffc"/>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6"/>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6"/>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c">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d">
    <w:name w:val="Таблица + по центру"/>
    <w:basedOn w:val="affff9"/>
    <w:rsid w:val="006D59C5"/>
    <w:pPr>
      <w:spacing w:before="0" w:after="0" w:line="240" w:lineRule="auto"/>
    </w:pPr>
    <w:rPr>
      <w:rFonts w:ascii="Arial" w:hAnsi="Arial"/>
      <w:sz w:val="22"/>
      <w:lang w:eastAsia="en-US"/>
    </w:rPr>
  </w:style>
  <w:style w:type="paragraph" w:customStyle="1" w:styleId="text1">
    <w:name w:val="text1"/>
    <w:basedOn w:val="affff"/>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7"/>
    <w:rsid w:val="006D59C5"/>
  </w:style>
  <w:style w:type="paragraph" w:customStyle="1" w:styleId="Dhead2">
    <w:name w:val="Dhead2"/>
    <w:basedOn w:val="affa"/>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e">
    <w:name w:val="Примечание"/>
    <w:basedOn w:val="af6"/>
    <w:rsid w:val="006D59C5"/>
    <w:pPr>
      <w:tabs>
        <w:tab w:val="left" w:pos="709"/>
      </w:tabs>
      <w:spacing w:before="120" w:line="240" w:lineRule="auto"/>
      <w:ind w:firstLine="0"/>
    </w:pPr>
    <w:rPr>
      <w:sz w:val="20"/>
      <w:lang w:val="en-US"/>
    </w:rPr>
  </w:style>
  <w:style w:type="paragraph" w:customStyle="1" w:styleId="affffffffffffffffffff">
    <w:name w:val="Таблрис"/>
    <w:basedOn w:val="af6"/>
    <w:rsid w:val="006D59C5"/>
    <w:pPr>
      <w:spacing w:line="240" w:lineRule="auto"/>
      <w:ind w:firstLine="0"/>
      <w:jc w:val="center"/>
    </w:pPr>
    <w:rPr>
      <w:szCs w:val="24"/>
    </w:rPr>
  </w:style>
  <w:style w:type="paragraph" w:customStyle="1" w:styleId="tfigrep">
    <w:name w:val="tfig_rep"/>
    <w:basedOn w:val="afc"/>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6"/>
    <w:rsid w:val="006D59C5"/>
    <w:pPr>
      <w:numPr>
        <w:numId w:val="38"/>
      </w:numPr>
      <w:tabs>
        <w:tab w:val="clear" w:pos="927"/>
        <w:tab w:val="left" w:pos="851"/>
      </w:tabs>
      <w:spacing w:before="60" w:line="240" w:lineRule="auto"/>
      <w:ind w:left="851" w:hanging="284"/>
    </w:pPr>
  </w:style>
  <w:style w:type="paragraph" w:customStyle="1" w:styleId="affffffffffffffffffff0">
    <w:name w:val="Основной текст док. Знак Знак"/>
    <w:basedOn w:val="af6"/>
    <w:link w:val="affffffffffffffffffff1"/>
    <w:rsid w:val="006D59C5"/>
    <w:pPr>
      <w:spacing w:before="60" w:after="60" w:line="240" w:lineRule="auto"/>
      <w:ind w:firstLine="567"/>
    </w:pPr>
    <w:rPr>
      <w:lang w:val="x-none" w:eastAsia="x-none"/>
    </w:rPr>
  </w:style>
  <w:style w:type="character" w:customStyle="1" w:styleId="affffffffffffffffffff1">
    <w:name w:val="Основной текст док. Знак Знак Знак"/>
    <w:link w:val="affffffffffffffffffff0"/>
    <w:rsid w:val="006D59C5"/>
    <w:rPr>
      <w:sz w:val="24"/>
      <w:lang w:val="x-none" w:eastAsia="x-none"/>
    </w:rPr>
  </w:style>
  <w:style w:type="paragraph" w:customStyle="1" w:styleId="22">
    <w:name w:val="с2"/>
    <w:basedOn w:val="af6"/>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6"/>
    <w:next w:val="affff4"/>
    <w:rsid w:val="006D59C5"/>
    <w:pPr>
      <w:tabs>
        <w:tab w:val="num" w:pos="1134"/>
      </w:tabs>
      <w:spacing w:before="120" w:line="240" w:lineRule="auto"/>
      <w:ind w:left="1134" w:hanging="425"/>
    </w:pPr>
    <w:rPr>
      <w:rFonts w:cs="Courier New"/>
    </w:rPr>
  </w:style>
  <w:style w:type="character" w:customStyle="1" w:styleId="afffffffffffffffffff5">
    <w:name w:val="Без интервала Знак"/>
    <w:link w:val="afffffffffffffffffff4"/>
    <w:uiPriority w:val="1"/>
    <w:rsid w:val="006D59C5"/>
    <w:rPr>
      <w:rFonts w:ascii="Calibri" w:hAnsi="Calibri"/>
      <w:sz w:val="22"/>
      <w:szCs w:val="22"/>
      <w:lang w:bidi="ar-SA"/>
    </w:rPr>
  </w:style>
  <w:style w:type="paragraph" w:customStyle="1" w:styleId="affffffffffffffffffff2">
    <w:name w:val="таблица Знак Знак Знак Знак"/>
    <w:basedOn w:val="af6"/>
    <w:link w:val="affffffffffffffffffff3"/>
    <w:rsid w:val="006D59C5"/>
    <w:pPr>
      <w:widowControl w:val="0"/>
      <w:suppressAutoHyphens/>
      <w:spacing w:line="240" w:lineRule="auto"/>
      <w:ind w:firstLine="0"/>
      <w:jc w:val="center"/>
    </w:pPr>
    <w:rPr>
      <w:snapToGrid w:val="0"/>
      <w:lang w:val="x-none" w:eastAsia="x-none"/>
    </w:rPr>
  </w:style>
  <w:style w:type="character" w:customStyle="1" w:styleId="affffffffffffffffffff3">
    <w:name w:val="таблица Знак Знак Знак Знак Знак"/>
    <w:link w:val="affffffffffffffffffff2"/>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6"/>
    <w:rsid w:val="006D59C5"/>
    <w:pPr>
      <w:numPr>
        <w:numId w:val="40"/>
      </w:numPr>
      <w:jc w:val="center"/>
    </w:pPr>
    <w:rPr>
      <w:b/>
      <w:szCs w:val="24"/>
    </w:rPr>
  </w:style>
  <w:style w:type="paragraph" w:customStyle="1" w:styleId="Style51">
    <w:name w:val="Style51"/>
    <w:basedOn w:val="af6"/>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6"/>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4">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5">
    <w:name w:val="Placeholder Text"/>
    <w:semiHidden/>
    <w:rsid w:val="006D59C5"/>
    <w:rPr>
      <w:color w:val="808080"/>
    </w:rPr>
  </w:style>
  <w:style w:type="paragraph" w:customStyle="1" w:styleId="affffffffffffffffffff6">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7">
    <w:name w:val="Курсив"/>
    <w:basedOn w:val="1f5"/>
    <w:rsid w:val="006D59C5"/>
    <w:pPr>
      <w:spacing w:line="240" w:lineRule="auto"/>
      <w:outlineLvl w:val="9"/>
    </w:pPr>
    <w:rPr>
      <w:rFonts w:cs="Arial"/>
      <w:b w:val="0"/>
      <w:bCs w:val="0"/>
      <w:i/>
      <w:iCs/>
      <w:kern w:val="0"/>
      <w:szCs w:val="22"/>
    </w:rPr>
  </w:style>
  <w:style w:type="character" w:customStyle="1" w:styleId="affffffffffffffffffff8">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6"/>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6"/>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6"/>
    <w:rsid w:val="006D59C5"/>
    <w:pPr>
      <w:ind w:firstLine="360"/>
    </w:pPr>
    <w:rPr>
      <w:rFonts w:ascii="Arial" w:hAnsi="Arial" w:cs="Arial"/>
      <w:b/>
      <w:bCs/>
      <w:i/>
      <w:iCs/>
      <w:szCs w:val="24"/>
    </w:rPr>
  </w:style>
  <w:style w:type="paragraph" w:styleId="affffffffffffffffffff9">
    <w:name w:val="TOC Heading"/>
    <w:basedOn w:val="1"/>
    <w:next w:val="af6"/>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9"/>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6"/>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a">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6"/>
    <w:next w:val="af6"/>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b">
    <w:name w:val="Intense Quote"/>
    <w:basedOn w:val="af6"/>
    <w:next w:val="af6"/>
    <w:link w:val="affffffffffffffffffffc"/>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c">
    <w:name w:val="Выделенная цитата Знак"/>
    <w:link w:val="affffffffffffffffffffb"/>
    <w:rsid w:val="006D59C5"/>
    <w:rPr>
      <w:color w:val="622423"/>
      <w:spacing w:val="5"/>
      <w:lang w:val="x-none" w:eastAsia="x-none"/>
    </w:rPr>
  </w:style>
  <w:style w:type="character" w:styleId="affffffffffffffffffffd">
    <w:name w:val="Subtle Emphasis"/>
    <w:qFormat/>
    <w:rsid w:val="006D59C5"/>
    <w:rPr>
      <w:i/>
      <w:iCs/>
    </w:rPr>
  </w:style>
  <w:style w:type="character" w:styleId="affffffffffffffffffffe">
    <w:name w:val="Intense Emphasis"/>
    <w:qFormat/>
    <w:rsid w:val="006D59C5"/>
    <w:rPr>
      <w:i/>
      <w:iCs/>
      <w:caps/>
      <w:spacing w:val="10"/>
      <w:sz w:val="20"/>
      <w:szCs w:val="20"/>
    </w:rPr>
  </w:style>
  <w:style w:type="character" w:styleId="afffffffffffffffffffff">
    <w:name w:val="Subtle Reference"/>
    <w:qFormat/>
    <w:rsid w:val="006D59C5"/>
    <w:rPr>
      <w:rFonts w:ascii="Calibri" w:hAnsi="Calibri" w:cs="Calibri"/>
      <w:i/>
      <w:iCs/>
      <w:color w:val="622423"/>
    </w:rPr>
  </w:style>
  <w:style w:type="character" w:styleId="afffffffffffffffffffff0">
    <w:name w:val="Intense Reference"/>
    <w:qFormat/>
    <w:rsid w:val="006D59C5"/>
    <w:rPr>
      <w:rFonts w:ascii="Calibri" w:hAnsi="Calibri" w:cs="Calibri"/>
      <w:b/>
      <w:bCs/>
      <w:i/>
      <w:iCs/>
      <w:color w:val="622423"/>
    </w:rPr>
  </w:style>
  <w:style w:type="character" w:styleId="afffffffffffffffffffff1">
    <w:name w:val="Book Title"/>
    <w:qFormat/>
    <w:rsid w:val="006D59C5"/>
    <w:rPr>
      <w:caps/>
      <w:color w:val="622423"/>
      <w:spacing w:val="5"/>
      <w:u w:color="622423"/>
    </w:rPr>
  </w:style>
  <w:style w:type="paragraph" w:customStyle="1" w:styleId="afffffffffffffffffffff2">
    <w:name w:val="Подпись таблица"/>
    <w:basedOn w:val="af6"/>
    <w:rsid w:val="006D59C5"/>
    <w:pPr>
      <w:ind w:firstLine="567"/>
      <w:jc w:val="left"/>
    </w:pPr>
    <w:rPr>
      <w:szCs w:val="24"/>
    </w:rPr>
  </w:style>
  <w:style w:type="paragraph" w:customStyle="1" w:styleId="HTML10">
    <w:name w:val="Стандартный HTML1"/>
    <w:basedOn w:val="af6"/>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3">
    <w:name w:val="Табл.вл"/>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Сп. литерат."/>
    <w:basedOn w:val="2b"/>
    <w:rsid w:val="006D59C5"/>
    <w:pPr>
      <w:spacing w:after="0" w:line="288" w:lineRule="auto"/>
      <w:ind w:left="0" w:firstLine="720"/>
      <w:jc w:val="both"/>
    </w:pPr>
  </w:style>
  <w:style w:type="paragraph" w:customStyle="1" w:styleId="12-">
    <w:name w:val="Обычн.отст.12-"/>
    <w:basedOn w:val="af6"/>
    <w:next w:val="af6"/>
    <w:rsid w:val="006D59C5"/>
    <w:pPr>
      <w:spacing w:before="240" w:line="240" w:lineRule="auto"/>
      <w:ind w:firstLine="720"/>
    </w:pPr>
    <w:rPr>
      <w:rFonts w:ascii="Courier New" w:hAnsi="Courier New" w:cs="Courier New"/>
      <w:kern w:val="16"/>
      <w:sz w:val="28"/>
      <w:szCs w:val="28"/>
    </w:rPr>
  </w:style>
  <w:style w:type="paragraph" w:customStyle="1" w:styleId="afffffffffffffffffffff5">
    <w:name w:val="Название табл. верт."/>
    <w:basedOn w:val="afc"/>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6">
    <w:name w:val="Табл.центр."/>
    <w:basedOn w:val="af6"/>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6"/>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6"/>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6"/>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6"/>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6"/>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6"/>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7">
    <w:name w:val="Табл. № столбца"/>
    <w:basedOn w:val="af6"/>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8">
    <w:name w:val="Продолж. табл"/>
    <w:basedOn w:val="af6"/>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6"/>
    <w:rsid w:val="006D59C5"/>
    <w:pPr>
      <w:spacing w:line="240" w:lineRule="auto"/>
      <w:ind w:firstLine="0"/>
      <w:jc w:val="left"/>
    </w:pPr>
    <w:rPr>
      <w:rFonts w:ascii="Arial" w:hAnsi="Arial" w:cs="Arial"/>
      <w:szCs w:val="24"/>
    </w:rPr>
  </w:style>
  <w:style w:type="paragraph" w:customStyle="1" w:styleId="Aioiaue">
    <w:name w:val="Aioiaue"/>
    <w:basedOn w:val="af6"/>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9">
    <w:name w:val="номер таб"/>
    <w:basedOn w:val="af6"/>
    <w:rsid w:val="006D59C5"/>
    <w:pPr>
      <w:spacing w:before="120" w:after="120" w:line="240" w:lineRule="auto"/>
      <w:ind w:firstLine="0"/>
      <w:jc w:val="left"/>
    </w:pPr>
    <w:rPr>
      <w:b/>
      <w:bCs/>
      <w:szCs w:val="24"/>
    </w:rPr>
  </w:style>
  <w:style w:type="paragraph" w:customStyle="1" w:styleId="afffffffffffffffffffffa">
    <w:name w:val="Заг таб"/>
    <w:basedOn w:val="af6"/>
    <w:rsid w:val="006D59C5"/>
    <w:pPr>
      <w:spacing w:before="120" w:after="120" w:line="240" w:lineRule="auto"/>
      <w:ind w:left="567" w:right="567" w:firstLine="0"/>
      <w:jc w:val="center"/>
    </w:pPr>
    <w:rPr>
      <w:b/>
      <w:bCs/>
      <w:szCs w:val="24"/>
    </w:rPr>
  </w:style>
  <w:style w:type="paragraph" w:customStyle="1" w:styleId="afffffffffffffffffffffb">
    <w:name w:val="заг таб"/>
    <w:basedOn w:val="af6"/>
    <w:rsid w:val="006D59C5"/>
    <w:pPr>
      <w:spacing w:after="120" w:line="240" w:lineRule="auto"/>
      <w:ind w:left="567" w:right="567" w:firstLine="720"/>
      <w:jc w:val="center"/>
    </w:pPr>
    <w:rPr>
      <w:b/>
      <w:bCs/>
      <w:szCs w:val="24"/>
    </w:rPr>
  </w:style>
  <w:style w:type="paragraph" w:customStyle="1" w:styleId="-9">
    <w:name w:val="таблица-шапка"/>
    <w:basedOn w:val="af6"/>
    <w:rsid w:val="006D59C5"/>
    <w:pPr>
      <w:spacing w:line="240" w:lineRule="auto"/>
      <w:ind w:firstLine="0"/>
      <w:jc w:val="center"/>
    </w:pPr>
    <w:rPr>
      <w:b/>
      <w:bCs/>
      <w:szCs w:val="24"/>
    </w:rPr>
  </w:style>
  <w:style w:type="character" w:customStyle="1" w:styleId="afffffffffffffffffffffc">
    <w:name w:val="знак примечания"/>
    <w:rsid w:val="006D59C5"/>
    <w:rPr>
      <w:sz w:val="16"/>
      <w:szCs w:val="16"/>
    </w:rPr>
  </w:style>
  <w:style w:type="paragraph" w:customStyle="1" w:styleId="afffffffffffffffffffffd">
    <w:name w:val="текст примечания"/>
    <w:basedOn w:val="af6"/>
    <w:rsid w:val="006D59C5"/>
    <w:pPr>
      <w:spacing w:line="240" w:lineRule="auto"/>
      <w:ind w:firstLine="0"/>
      <w:jc w:val="left"/>
    </w:pPr>
    <w:rPr>
      <w:sz w:val="20"/>
    </w:rPr>
  </w:style>
  <w:style w:type="paragraph" w:customStyle="1" w:styleId="MainTXT">
    <w:name w:val="MainTXT"/>
    <w:basedOn w:val="af6"/>
    <w:rsid w:val="006D59C5"/>
    <w:pPr>
      <w:overflowPunct w:val="0"/>
      <w:autoSpaceDE w:val="0"/>
      <w:autoSpaceDN w:val="0"/>
      <w:adjustRightInd w:val="0"/>
      <w:ind w:firstLine="567"/>
    </w:pPr>
    <w:rPr>
      <w:szCs w:val="24"/>
    </w:rPr>
  </w:style>
  <w:style w:type="paragraph" w:customStyle="1" w:styleId="afffffffffffffffffffffe">
    <w:name w:val="Основной абзац"/>
    <w:basedOn w:val="af6"/>
    <w:rsid w:val="006D59C5"/>
    <w:pPr>
      <w:ind w:firstLine="567"/>
    </w:pPr>
    <w:rPr>
      <w:szCs w:val="24"/>
    </w:rPr>
  </w:style>
  <w:style w:type="paragraph" w:customStyle="1" w:styleId="1ffffff8">
    <w:name w:val="Название объекта1"/>
    <w:basedOn w:val="af6"/>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6"/>
    <w:rsid w:val="006D59C5"/>
    <w:pPr>
      <w:widowControl w:val="0"/>
      <w:autoSpaceDE w:val="0"/>
      <w:autoSpaceDN w:val="0"/>
      <w:adjustRightInd w:val="0"/>
      <w:spacing w:line="413" w:lineRule="exact"/>
      <w:ind w:firstLine="701"/>
    </w:pPr>
    <w:rPr>
      <w:szCs w:val="24"/>
    </w:rPr>
  </w:style>
  <w:style w:type="paragraph" w:customStyle="1" w:styleId="Style47">
    <w:name w:val="Style47"/>
    <w:basedOn w:val="af6"/>
    <w:rsid w:val="006D59C5"/>
    <w:pPr>
      <w:widowControl w:val="0"/>
      <w:autoSpaceDE w:val="0"/>
      <w:autoSpaceDN w:val="0"/>
      <w:adjustRightInd w:val="0"/>
      <w:spacing w:line="276" w:lineRule="exact"/>
      <w:ind w:firstLine="730"/>
    </w:pPr>
    <w:rPr>
      <w:szCs w:val="24"/>
    </w:rPr>
  </w:style>
  <w:style w:type="paragraph" w:customStyle="1" w:styleId="Style60">
    <w:name w:val="Style60"/>
    <w:basedOn w:val="af6"/>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
    <w:name w:val="т№"/>
    <w:basedOn w:val="af6"/>
    <w:link w:val="affffffffffffffffffffff0"/>
    <w:rsid w:val="006D59C5"/>
    <w:pPr>
      <w:spacing w:after="120" w:line="240" w:lineRule="auto"/>
      <w:ind w:firstLine="0"/>
      <w:jc w:val="left"/>
    </w:pPr>
    <w:rPr>
      <w:b/>
      <w:bCs/>
      <w:szCs w:val="24"/>
      <w:lang w:val="x-none" w:eastAsia="x-none"/>
    </w:rPr>
  </w:style>
  <w:style w:type="paragraph" w:customStyle="1" w:styleId="Style112">
    <w:name w:val="Style112"/>
    <w:basedOn w:val="af6"/>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6"/>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6"/>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6"/>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6"/>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6"/>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6"/>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6"/>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6"/>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6"/>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6"/>
    <w:rsid w:val="006D59C5"/>
    <w:pPr>
      <w:spacing w:line="240" w:lineRule="auto"/>
      <w:ind w:firstLine="0"/>
      <w:jc w:val="center"/>
    </w:pPr>
    <w:rPr>
      <w:sz w:val="28"/>
      <w:szCs w:val="28"/>
    </w:rPr>
  </w:style>
  <w:style w:type="paragraph" w:customStyle="1" w:styleId="Style230">
    <w:name w:val="Style230"/>
    <w:basedOn w:val="af6"/>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6"/>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6"/>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6"/>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6"/>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6"/>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6"/>
    <w:rsid w:val="006D59C5"/>
    <w:pPr>
      <w:spacing w:before="144" w:after="144" w:line="240" w:lineRule="auto"/>
      <w:ind w:firstLine="0"/>
      <w:jc w:val="left"/>
    </w:pPr>
    <w:rPr>
      <w:szCs w:val="24"/>
    </w:rPr>
  </w:style>
  <w:style w:type="paragraph" w:customStyle="1" w:styleId="formattext0">
    <w:name w:val="formattext"/>
    <w:basedOn w:val="af6"/>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6"/>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6"/>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6"/>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6"/>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6"/>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6"/>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7">
    <w:name w:val="Сетка таблицы4"/>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2">
    <w:name w:val="Сетка таблицы5"/>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c">
    <w:name w:val="Сетка таблицы6"/>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a">
    <w:name w:val="Сетка таблицы8"/>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3">
    <w:name w:val="Сетка таблицы1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c">
    <w:name w:val="Сетка таблицы1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8"/>
    <w:rsid w:val="006D59C5"/>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6"/>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6"/>
    <w:rsid w:val="006D59C5"/>
    <w:pPr>
      <w:numPr>
        <w:numId w:val="42"/>
      </w:numPr>
      <w:jc w:val="center"/>
    </w:pPr>
    <w:rPr>
      <w:b/>
      <w:szCs w:val="24"/>
    </w:rPr>
  </w:style>
  <w:style w:type="paragraph" w:customStyle="1" w:styleId="23">
    <w:name w:val="раздел2"/>
    <w:basedOn w:val="af6"/>
    <w:rsid w:val="006D59C5"/>
    <w:pPr>
      <w:numPr>
        <w:numId w:val="43"/>
      </w:numPr>
    </w:pPr>
    <w:rPr>
      <w:sz w:val="28"/>
      <w:szCs w:val="28"/>
    </w:rPr>
  </w:style>
  <w:style w:type="paragraph" w:customStyle="1" w:styleId="24">
    <w:name w:val="подраздел2"/>
    <w:basedOn w:val="af6"/>
    <w:rsid w:val="006D59C5"/>
    <w:pPr>
      <w:numPr>
        <w:ilvl w:val="1"/>
        <w:numId w:val="43"/>
      </w:numPr>
    </w:pPr>
    <w:rPr>
      <w:sz w:val="28"/>
      <w:szCs w:val="28"/>
    </w:rPr>
  </w:style>
  <w:style w:type="paragraph" w:customStyle="1" w:styleId="-10">
    <w:name w:val="С-1п"/>
    <w:basedOn w:val="af6"/>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6"/>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b">
    <w:name w:val="Обычный текст Знак"/>
    <w:link w:val="afffffffffa"/>
    <w:rsid w:val="006D59C5"/>
    <w:rPr>
      <w:sz w:val="24"/>
      <w:lang w:bidi="ar-SA"/>
    </w:rPr>
  </w:style>
  <w:style w:type="paragraph" w:customStyle="1" w:styleId="IG4">
    <w:name w:val="Формулы_IG"/>
    <w:basedOn w:val="af6"/>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7"/>
    <w:rsid w:val="006D59C5"/>
  </w:style>
  <w:style w:type="character" w:customStyle="1" w:styleId="ft465">
    <w:name w:val="ft465"/>
    <w:basedOn w:val="af7"/>
    <w:rsid w:val="006D59C5"/>
  </w:style>
  <w:style w:type="character" w:customStyle="1" w:styleId="highlight">
    <w:name w:val="highlight"/>
    <w:basedOn w:val="af7"/>
    <w:rsid w:val="006D59C5"/>
  </w:style>
  <w:style w:type="character" w:customStyle="1" w:styleId="ft479">
    <w:name w:val="ft479"/>
    <w:basedOn w:val="af7"/>
    <w:rsid w:val="006D59C5"/>
  </w:style>
  <w:style w:type="character" w:customStyle="1" w:styleId="ft489">
    <w:name w:val="ft489"/>
    <w:basedOn w:val="af7"/>
    <w:rsid w:val="006D59C5"/>
  </w:style>
  <w:style w:type="character" w:customStyle="1" w:styleId="ft500">
    <w:name w:val="ft500"/>
    <w:basedOn w:val="af7"/>
    <w:rsid w:val="006D59C5"/>
  </w:style>
  <w:style w:type="character" w:customStyle="1" w:styleId="ft510">
    <w:name w:val="ft510"/>
    <w:basedOn w:val="af7"/>
    <w:rsid w:val="006D59C5"/>
  </w:style>
  <w:style w:type="character" w:customStyle="1" w:styleId="ft586">
    <w:name w:val="ft586"/>
    <w:basedOn w:val="af7"/>
    <w:rsid w:val="006D59C5"/>
  </w:style>
  <w:style w:type="character" w:customStyle="1" w:styleId="ft596">
    <w:name w:val="ft596"/>
    <w:basedOn w:val="af7"/>
    <w:rsid w:val="006D59C5"/>
  </w:style>
  <w:style w:type="character" w:customStyle="1" w:styleId="ft605">
    <w:name w:val="ft605"/>
    <w:basedOn w:val="af7"/>
    <w:rsid w:val="006D59C5"/>
  </w:style>
  <w:style w:type="character" w:customStyle="1" w:styleId="ft615">
    <w:name w:val="ft615"/>
    <w:basedOn w:val="af7"/>
    <w:rsid w:val="006D59C5"/>
  </w:style>
  <w:style w:type="character" w:customStyle="1" w:styleId="ft623">
    <w:name w:val="ft623"/>
    <w:basedOn w:val="af7"/>
    <w:rsid w:val="006D59C5"/>
  </w:style>
  <w:style w:type="character" w:customStyle="1" w:styleId="ft632">
    <w:name w:val="ft632"/>
    <w:basedOn w:val="af7"/>
    <w:rsid w:val="006D59C5"/>
  </w:style>
  <w:style w:type="character" w:customStyle="1" w:styleId="ft643">
    <w:name w:val="ft643"/>
    <w:basedOn w:val="af7"/>
    <w:rsid w:val="006D59C5"/>
  </w:style>
  <w:style w:type="character" w:customStyle="1" w:styleId="ft648">
    <w:name w:val="ft648"/>
    <w:basedOn w:val="af7"/>
    <w:rsid w:val="006D59C5"/>
  </w:style>
  <w:style w:type="character" w:customStyle="1" w:styleId="ft655">
    <w:name w:val="ft655"/>
    <w:basedOn w:val="af7"/>
    <w:rsid w:val="006D59C5"/>
  </w:style>
  <w:style w:type="character" w:customStyle="1" w:styleId="ft665">
    <w:name w:val="ft665"/>
    <w:basedOn w:val="af7"/>
    <w:rsid w:val="006D59C5"/>
  </w:style>
  <w:style w:type="character" w:customStyle="1" w:styleId="ft672">
    <w:name w:val="ft672"/>
    <w:basedOn w:val="af7"/>
    <w:rsid w:val="006D59C5"/>
  </w:style>
  <w:style w:type="character" w:customStyle="1" w:styleId="ft682">
    <w:name w:val="ft682"/>
    <w:basedOn w:val="af7"/>
    <w:rsid w:val="006D59C5"/>
  </w:style>
  <w:style w:type="character" w:customStyle="1" w:styleId="ft689">
    <w:name w:val="ft689"/>
    <w:basedOn w:val="af7"/>
    <w:rsid w:val="006D59C5"/>
  </w:style>
  <w:style w:type="character" w:customStyle="1" w:styleId="ft697">
    <w:name w:val="ft697"/>
    <w:basedOn w:val="af7"/>
    <w:rsid w:val="006D59C5"/>
  </w:style>
  <w:style w:type="character" w:customStyle="1" w:styleId="ft707">
    <w:name w:val="ft707"/>
    <w:basedOn w:val="af7"/>
    <w:rsid w:val="006D59C5"/>
  </w:style>
  <w:style w:type="character" w:customStyle="1" w:styleId="ft716">
    <w:name w:val="ft716"/>
    <w:basedOn w:val="af7"/>
    <w:rsid w:val="006D59C5"/>
  </w:style>
  <w:style w:type="character" w:customStyle="1" w:styleId="ft726">
    <w:name w:val="ft726"/>
    <w:basedOn w:val="af7"/>
    <w:rsid w:val="006D59C5"/>
  </w:style>
  <w:style w:type="character" w:customStyle="1" w:styleId="ft728">
    <w:name w:val="ft728"/>
    <w:basedOn w:val="af7"/>
    <w:rsid w:val="006D59C5"/>
  </w:style>
  <w:style w:type="character" w:customStyle="1" w:styleId="ft733">
    <w:name w:val="ft733"/>
    <w:basedOn w:val="af7"/>
    <w:rsid w:val="006D59C5"/>
  </w:style>
  <w:style w:type="character" w:customStyle="1" w:styleId="ft742">
    <w:name w:val="ft742"/>
    <w:basedOn w:val="af7"/>
    <w:rsid w:val="006D59C5"/>
  </w:style>
  <w:style w:type="character" w:customStyle="1" w:styleId="ft749">
    <w:name w:val="ft749"/>
    <w:basedOn w:val="af7"/>
    <w:rsid w:val="006D59C5"/>
  </w:style>
  <w:style w:type="character" w:customStyle="1" w:styleId="ft759">
    <w:name w:val="ft759"/>
    <w:basedOn w:val="af7"/>
    <w:rsid w:val="006D59C5"/>
  </w:style>
  <w:style w:type="character" w:customStyle="1" w:styleId="ft772">
    <w:name w:val="ft772"/>
    <w:basedOn w:val="af7"/>
    <w:rsid w:val="006D59C5"/>
  </w:style>
  <w:style w:type="character" w:customStyle="1" w:styleId="ft786">
    <w:name w:val="ft786"/>
    <w:basedOn w:val="af7"/>
    <w:rsid w:val="006D59C5"/>
  </w:style>
  <w:style w:type="character" w:customStyle="1" w:styleId="ft795">
    <w:name w:val="ft795"/>
    <w:basedOn w:val="af7"/>
    <w:rsid w:val="006D59C5"/>
  </w:style>
  <w:style w:type="character" w:customStyle="1" w:styleId="ft804">
    <w:name w:val="ft804"/>
    <w:basedOn w:val="af7"/>
    <w:rsid w:val="006D59C5"/>
  </w:style>
  <w:style w:type="character" w:customStyle="1" w:styleId="ft816">
    <w:name w:val="ft816"/>
    <w:basedOn w:val="af7"/>
    <w:rsid w:val="006D59C5"/>
  </w:style>
  <w:style w:type="character" w:customStyle="1" w:styleId="ft827">
    <w:name w:val="ft827"/>
    <w:basedOn w:val="af7"/>
    <w:rsid w:val="006D59C5"/>
  </w:style>
  <w:style w:type="character" w:customStyle="1" w:styleId="ft835">
    <w:name w:val="ft835"/>
    <w:basedOn w:val="af7"/>
    <w:rsid w:val="006D59C5"/>
  </w:style>
  <w:style w:type="character" w:customStyle="1" w:styleId="ft848">
    <w:name w:val="ft848"/>
    <w:basedOn w:val="af7"/>
    <w:rsid w:val="006D59C5"/>
  </w:style>
  <w:style w:type="character" w:customStyle="1" w:styleId="ft857">
    <w:name w:val="ft857"/>
    <w:basedOn w:val="af7"/>
    <w:rsid w:val="006D59C5"/>
  </w:style>
  <w:style w:type="character" w:customStyle="1" w:styleId="ft861">
    <w:name w:val="ft861"/>
    <w:basedOn w:val="af7"/>
    <w:rsid w:val="006D59C5"/>
  </w:style>
  <w:style w:type="character" w:customStyle="1" w:styleId="ft300">
    <w:name w:val="ft300"/>
    <w:basedOn w:val="af7"/>
    <w:rsid w:val="006D59C5"/>
  </w:style>
  <w:style w:type="character" w:customStyle="1" w:styleId="ft311">
    <w:name w:val="ft311"/>
    <w:basedOn w:val="af7"/>
    <w:rsid w:val="006D59C5"/>
  </w:style>
  <w:style w:type="character" w:customStyle="1" w:styleId="ft2">
    <w:name w:val="ft2"/>
    <w:basedOn w:val="af7"/>
    <w:rsid w:val="006D59C5"/>
  </w:style>
  <w:style w:type="character" w:customStyle="1" w:styleId="ft8">
    <w:name w:val="ft8"/>
    <w:basedOn w:val="af7"/>
    <w:rsid w:val="006D59C5"/>
  </w:style>
  <w:style w:type="character" w:customStyle="1" w:styleId="ft867">
    <w:name w:val="ft867"/>
    <w:basedOn w:val="af7"/>
    <w:rsid w:val="006D59C5"/>
  </w:style>
  <w:style w:type="character" w:customStyle="1" w:styleId="ft875">
    <w:name w:val="ft875"/>
    <w:basedOn w:val="af7"/>
    <w:rsid w:val="006D59C5"/>
  </w:style>
  <w:style w:type="character" w:customStyle="1" w:styleId="ft886">
    <w:name w:val="ft886"/>
    <w:basedOn w:val="af7"/>
    <w:rsid w:val="006D59C5"/>
  </w:style>
  <w:style w:type="character" w:customStyle="1" w:styleId="ft897">
    <w:name w:val="ft897"/>
    <w:basedOn w:val="af7"/>
    <w:rsid w:val="006D59C5"/>
  </w:style>
  <w:style w:type="character" w:customStyle="1" w:styleId="ft907">
    <w:name w:val="ft907"/>
    <w:basedOn w:val="af7"/>
    <w:rsid w:val="006D59C5"/>
  </w:style>
  <w:style w:type="character" w:customStyle="1" w:styleId="ft991">
    <w:name w:val="ft991"/>
    <w:basedOn w:val="af7"/>
    <w:rsid w:val="006D59C5"/>
  </w:style>
  <w:style w:type="character" w:customStyle="1" w:styleId="ft999">
    <w:name w:val="ft999"/>
    <w:basedOn w:val="af7"/>
    <w:rsid w:val="006D59C5"/>
  </w:style>
  <w:style w:type="character" w:customStyle="1" w:styleId="ft1011">
    <w:name w:val="ft1011"/>
    <w:basedOn w:val="af7"/>
    <w:rsid w:val="006D59C5"/>
  </w:style>
  <w:style w:type="character" w:customStyle="1" w:styleId="ft1020">
    <w:name w:val="ft1020"/>
    <w:basedOn w:val="af7"/>
    <w:rsid w:val="006D59C5"/>
  </w:style>
  <w:style w:type="character" w:customStyle="1" w:styleId="ft1026">
    <w:name w:val="ft1026"/>
    <w:basedOn w:val="af7"/>
    <w:rsid w:val="006D59C5"/>
  </w:style>
  <w:style w:type="character" w:customStyle="1" w:styleId="ft1035">
    <w:name w:val="ft1035"/>
    <w:basedOn w:val="af7"/>
    <w:rsid w:val="006D59C5"/>
  </w:style>
  <w:style w:type="character" w:customStyle="1" w:styleId="ft1044">
    <w:name w:val="ft1044"/>
    <w:basedOn w:val="af7"/>
    <w:rsid w:val="006D59C5"/>
  </w:style>
  <w:style w:type="character" w:customStyle="1" w:styleId="ft1059">
    <w:name w:val="ft1059"/>
    <w:basedOn w:val="af7"/>
    <w:rsid w:val="006D59C5"/>
  </w:style>
  <w:style w:type="character" w:customStyle="1" w:styleId="ft1070">
    <w:name w:val="ft1070"/>
    <w:basedOn w:val="af7"/>
    <w:rsid w:val="006D59C5"/>
  </w:style>
  <w:style w:type="character" w:customStyle="1" w:styleId="ft1079">
    <w:name w:val="ft1079"/>
    <w:basedOn w:val="af7"/>
    <w:rsid w:val="006D59C5"/>
  </w:style>
  <w:style w:type="character" w:customStyle="1" w:styleId="ft1086">
    <w:name w:val="ft1086"/>
    <w:basedOn w:val="af7"/>
    <w:rsid w:val="006D59C5"/>
  </w:style>
  <w:style w:type="character" w:customStyle="1" w:styleId="ft1095">
    <w:name w:val="ft1095"/>
    <w:basedOn w:val="af7"/>
    <w:rsid w:val="006D59C5"/>
  </w:style>
  <w:style w:type="character" w:customStyle="1" w:styleId="ft82">
    <w:name w:val="ft82"/>
    <w:basedOn w:val="af7"/>
    <w:rsid w:val="006D59C5"/>
  </w:style>
  <w:style w:type="character" w:customStyle="1" w:styleId="ft1115">
    <w:name w:val="ft1115"/>
    <w:basedOn w:val="af7"/>
    <w:rsid w:val="006D59C5"/>
  </w:style>
  <w:style w:type="character" w:customStyle="1" w:styleId="ft1130">
    <w:name w:val="ft1130"/>
    <w:basedOn w:val="af7"/>
    <w:rsid w:val="006D59C5"/>
  </w:style>
  <w:style w:type="character" w:customStyle="1" w:styleId="ft1144">
    <w:name w:val="ft1144"/>
    <w:basedOn w:val="af7"/>
    <w:rsid w:val="006D59C5"/>
  </w:style>
  <w:style w:type="character" w:customStyle="1" w:styleId="ft1155">
    <w:name w:val="ft1155"/>
    <w:basedOn w:val="af7"/>
    <w:rsid w:val="006D59C5"/>
  </w:style>
  <w:style w:type="character" w:customStyle="1" w:styleId="ft1159">
    <w:name w:val="ft1159"/>
    <w:basedOn w:val="af7"/>
    <w:rsid w:val="006D59C5"/>
  </w:style>
  <w:style w:type="character" w:customStyle="1" w:styleId="ft1170">
    <w:name w:val="ft1170"/>
    <w:basedOn w:val="af7"/>
    <w:rsid w:val="006D59C5"/>
  </w:style>
  <w:style w:type="character" w:customStyle="1" w:styleId="ft1179">
    <w:name w:val="ft1179"/>
    <w:basedOn w:val="af7"/>
    <w:rsid w:val="006D59C5"/>
  </w:style>
  <w:style w:type="character" w:customStyle="1" w:styleId="ft1192">
    <w:name w:val="ft1192"/>
    <w:basedOn w:val="af7"/>
    <w:rsid w:val="006D59C5"/>
  </w:style>
  <w:style w:type="character" w:customStyle="1" w:styleId="ft1202">
    <w:name w:val="ft1202"/>
    <w:basedOn w:val="af7"/>
    <w:rsid w:val="006D59C5"/>
  </w:style>
  <w:style w:type="character" w:customStyle="1" w:styleId="ft1213">
    <w:name w:val="ft1213"/>
    <w:basedOn w:val="af7"/>
    <w:rsid w:val="006D59C5"/>
  </w:style>
  <w:style w:type="character" w:customStyle="1" w:styleId="ft1220">
    <w:name w:val="ft1220"/>
    <w:basedOn w:val="af7"/>
    <w:rsid w:val="006D59C5"/>
  </w:style>
  <w:style w:type="character" w:customStyle="1" w:styleId="ft1223">
    <w:name w:val="ft1223"/>
    <w:basedOn w:val="af7"/>
    <w:rsid w:val="006D59C5"/>
  </w:style>
  <w:style w:type="paragraph" w:customStyle="1" w:styleId="affffffffffffffffffffff1">
    <w:name w:val="ïîäãëàâà"/>
    <w:basedOn w:val="af6"/>
    <w:rsid w:val="006D59C5"/>
    <w:pPr>
      <w:spacing w:before="480" w:after="240"/>
      <w:ind w:firstLine="0"/>
      <w:jc w:val="center"/>
    </w:pPr>
    <w:rPr>
      <w:b/>
      <w:sz w:val="28"/>
    </w:rPr>
  </w:style>
  <w:style w:type="character" w:customStyle="1" w:styleId="ft13">
    <w:name w:val="ft13"/>
    <w:basedOn w:val="af7"/>
    <w:rsid w:val="006D59C5"/>
  </w:style>
  <w:style w:type="paragraph" w:customStyle="1" w:styleId="Report">
    <w:name w:val="Report"/>
    <w:basedOn w:val="af6"/>
    <w:rsid w:val="006D59C5"/>
    <w:pPr>
      <w:ind w:firstLine="567"/>
    </w:pPr>
    <w:rPr>
      <w:szCs w:val="24"/>
    </w:rPr>
  </w:style>
  <w:style w:type="paragraph" w:styleId="HTML3">
    <w:name w:val="HTML Address"/>
    <w:basedOn w:val="af6"/>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2">
    <w:name w:val="Signature"/>
    <w:basedOn w:val="af6"/>
    <w:link w:val="affffffffffffffffffffff3"/>
    <w:rsid w:val="006D59C5"/>
    <w:pPr>
      <w:ind w:left="4252"/>
    </w:pPr>
    <w:rPr>
      <w:lang w:val="x-none" w:eastAsia="x-none"/>
    </w:rPr>
  </w:style>
  <w:style w:type="character" w:customStyle="1" w:styleId="affffffffffffffffffffff3">
    <w:name w:val="Подпись Знак"/>
    <w:link w:val="affffffffffffffffffffff2"/>
    <w:rsid w:val="006D59C5"/>
    <w:rPr>
      <w:sz w:val="24"/>
      <w:lang w:val="x-none" w:eastAsia="x-none"/>
    </w:rPr>
  </w:style>
  <w:style w:type="paragraph" w:styleId="affffffffffffffffffffff4">
    <w:name w:val="Salutation"/>
    <w:basedOn w:val="af6"/>
    <w:next w:val="af6"/>
    <w:link w:val="affffffffffffffffffffff5"/>
    <w:rsid w:val="006D59C5"/>
    <w:rPr>
      <w:lang w:val="x-none" w:eastAsia="x-none"/>
    </w:rPr>
  </w:style>
  <w:style w:type="character" w:customStyle="1" w:styleId="affffffffffffffffffffff5">
    <w:name w:val="Приветствие Знак"/>
    <w:link w:val="affffffffffffffffffffff4"/>
    <w:rsid w:val="006D59C5"/>
    <w:rPr>
      <w:sz w:val="24"/>
      <w:lang w:val="x-none" w:eastAsia="x-none"/>
    </w:rPr>
  </w:style>
  <w:style w:type="paragraph" w:styleId="affffffffffffffffffffff6">
    <w:name w:val="Closing"/>
    <w:basedOn w:val="af6"/>
    <w:link w:val="affffffffffffffffffffff7"/>
    <w:rsid w:val="006D59C5"/>
    <w:pPr>
      <w:ind w:left="4252"/>
    </w:pPr>
    <w:rPr>
      <w:lang w:val="x-none" w:eastAsia="x-none"/>
    </w:rPr>
  </w:style>
  <w:style w:type="character" w:customStyle="1" w:styleId="affffffffffffffffffffff7">
    <w:name w:val="Прощание Знак"/>
    <w:link w:val="affffffffffffffffffffff6"/>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6"/>
    <w:next w:val="af6"/>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6"/>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8">
    <w:name w:val="шрифт таблиц по центру"/>
    <w:basedOn w:val="af6"/>
    <w:rsid w:val="006D59C5"/>
    <w:pPr>
      <w:spacing w:line="240" w:lineRule="auto"/>
      <w:ind w:firstLine="0"/>
      <w:jc w:val="center"/>
    </w:pPr>
    <w:rPr>
      <w:rFonts w:ascii="Arial" w:hAnsi="Arial"/>
      <w:sz w:val="22"/>
      <w:lang w:eastAsia="en-US"/>
    </w:rPr>
  </w:style>
  <w:style w:type="paragraph" w:customStyle="1" w:styleId="a1">
    <w:name w:val="СТИЛЬ АБЗАЦА Знак"/>
    <w:basedOn w:val="af6"/>
    <w:link w:val="affffffffffffffffffffff9"/>
    <w:rsid w:val="006D59C5"/>
    <w:pPr>
      <w:numPr>
        <w:ilvl w:val="2"/>
        <w:numId w:val="45"/>
      </w:numPr>
      <w:spacing w:line="240" w:lineRule="auto"/>
    </w:pPr>
    <w:rPr>
      <w:szCs w:val="24"/>
      <w:lang w:val="x-none" w:eastAsia="x-none"/>
    </w:rPr>
  </w:style>
  <w:style w:type="character" w:customStyle="1" w:styleId="affffffffffffffffffffff9">
    <w:name w:val="СТИЛЬ АБЗАЦА Знак Знак"/>
    <w:link w:val="a1"/>
    <w:rsid w:val="006D59C5"/>
    <w:rPr>
      <w:sz w:val="24"/>
      <w:szCs w:val="24"/>
      <w:lang w:val="x-none" w:eastAsia="x-none"/>
    </w:rPr>
  </w:style>
  <w:style w:type="character" w:customStyle="1" w:styleId="affffff7">
    <w:name w:val="БЕЗ НУМЕРАЦИИ Знак"/>
    <w:link w:val="affffff6"/>
    <w:rsid w:val="006D59C5"/>
    <w:rPr>
      <w:sz w:val="24"/>
    </w:rPr>
  </w:style>
  <w:style w:type="paragraph" w:customStyle="1" w:styleId="1121">
    <w:name w:val="Стиль Заголовок 1 + После:  12 пт"/>
    <w:basedOn w:val="1"/>
    <w:next w:val="af6"/>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6"/>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6"/>
    <w:next w:val="af6"/>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a">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6"/>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6"/>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6"/>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a">
    <w:name w:val="Таблица Знак"/>
    <w:link w:val="affff9"/>
    <w:rsid w:val="006D59C5"/>
  </w:style>
  <w:style w:type="paragraph" w:customStyle="1" w:styleId="affffffffffffffffffffffb">
    <w:name w:val="По ширинеНорма"/>
    <w:basedOn w:val="af6"/>
    <w:link w:val="affffffffffffffffffffffc"/>
    <w:rsid w:val="006D59C5"/>
    <w:pPr>
      <w:spacing w:line="240" w:lineRule="auto"/>
      <w:ind w:firstLine="0"/>
    </w:pPr>
    <w:rPr>
      <w:rFonts w:ascii="Arial" w:hAnsi="Arial"/>
      <w:lang w:val="x-none" w:eastAsia="en-US"/>
    </w:rPr>
  </w:style>
  <w:style w:type="character" w:customStyle="1" w:styleId="affffffffffffffffffffffc">
    <w:name w:val="По ширинеНорма Знак"/>
    <w:link w:val="affffffffffffffffffffffb"/>
    <w:rsid w:val="006D59C5"/>
    <w:rPr>
      <w:rFonts w:ascii="Arial" w:hAnsi="Arial"/>
      <w:sz w:val="24"/>
      <w:lang w:val="x-none" w:eastAsia="en-US"/>
    </w:rPr>
  </w:style>
  <w:style w:type="table" w:customStyle="1" w:styleId="1ffffffd">
    <w:name w:val="Стандартная таблица1"/>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6"/>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6"/>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6"/>
    <w:autoRedefine/>
    <w:rsid w:val="006D59C5"/>
    <w:pPr>
      <w:numPr>
        <w:numId w:val="46"/>
      </w:numPr>
      <w:spacing w:line="240" w:lineRule="auto"/>
      <w:jc w:val="center"/>
    </w:pPr>
    <w:rPr>
      <w:b/>
      <w:bCs/>
    </w:rPr>
  </w:style>
  <w:style w:type="character" w:customStyle="1" w:styleId="1ffe">
    <w:name w:val="абзац Знак1"/>
    <w:link w:val="affffffffff4"/>
    <w:rsid w:val="006D59C5"/>
    <w:rPr>
      <w:sz w:val="24"/>
    </w:rPr>
  </w:style>
  <w:style w:type="paragraph" w:customStyle="1" w:styleId="1fffffff">
    <w:name w:val="УРОВЕНЬ1"/>
    <w:basedOn w:val="1"/>
    <w:next w:val="affff"/>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d">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e">
    <w:name w:val="Инструкция"/>
    <w:rsid w:val="006D59C5"/>
    <w:rPr>
      <w:color w:val="008000"/>
      <w:sz w:val="20"/>
    </w:rPr>
  </w:style>
  <w:style w:type="paragraph" w:customStyle="1" w:styleId="afffffffffffffffffffffff">
    <w:name w:val="Отчет составил"/>
    <w:basedOn w:val="af6"/>
    <w:rsid w:val="006D59C5"/>
    <w:pPr>
      <w:spacing w:before="120" w:line="240" w:lineRule="auto"/>
      <w:ind w:firstLine="0"/>
      <w:jc w:val="left"/>
    </w:pPr>
    <w:rPr>
      <w:rFonts w:ascii="Arial" w:hAnsi="Arial"/>
      <w:b/>
    </w:rPr>
  </w:style>
  <w:style w:type="paragraph" w:customStyle="1" w:styleId="afffffffffffffffffffffff0">
    <w:name w:val="Главный специалист Знак Знак"/>
    <w:basedOn w:val="af6"/>
    <w:link w:val="afffffffffffffffffffffff1"/>
    <w:uiPriority w:val="99"/>
    <w:rsid w:val="006D59C5"/>
    <w:pPr>
      <w:spacing w:before="120" w:line="240" w:lineRule="auto"/>
      <w:jc w:val="left"/>
    </w:pPr>
    <w:rPr>
      <w:sz w:val="22"/>
      <w:lang w:val="x-none" w:eastAsia="x-none"/>
    </w:rPr>
  </w:style>
  <w:style w:type="character" w:customStyle="1" w:styleId="afffffffffffffffffffffff1">
    <w:name w:val="Главный специалист Знак Знак Знак"/>
    <w:link w:val="afffffffffffffffffffffff0"/>
    <w:uiPriority w:val="99"/>
    <w:rsid w:val="006D59C5"/>
    <w:rPr>
      <w:sz w:val="22"/>
      <w:lang w:val="x-none" w:eastAsia="x-none"/>
    </w:rPr>
  </w:style>
  <w:style w:type="character" w:customStyle="1" w:styleId="afffffffffffffffffffffff2">
    <w:name w:val="ТюменНИИгипрогаз"/>
    <w:rsid w:val="006D59C5"/>
    <w:rPr>
      <w:color w:val="0000FF"/>
      <w:spacing w:val="0"/>
      <w:sz w:val="20"/>
    </w:rPr>
  </w:style>
  <w:style w:type="paragraph" w:customStyle="1" w:styleId="afffffffffffffffffffffff3">
    <w:name w:val="основа Знак Знак"/>
    <w:link w:val="afffffffffffffffffffffff4"/>
    <w:autoRedefine/>
    <w:uiPriority w:val="99"/>
    <w:rsid w:val="006D59C5"/>
    <w:pPr>
      <w:spacing w:line="360" w:lineRule="auto"/>
      <w:ind w:firstLine="851"/>
      <w:jc w:val="both"/>
    </w:pPr>
    <w:rPr>
      <w:sz w:val="22"/>
    </w:rPr>
  </w:style>
  <w:style w:type="character" w:customStyle="1" w:styleId="afffffffffffffffffffffff4">
    <w:name w:val="основа Знак Знак Знак"/>
    <w:link w:val="afffffffffffffffffffffff3"/>
    <w:uiPriority w:val="99"/>
    <w:rsid w:val="006D59C5"/>
    <w:rPr>
      <w:sz w:val="22"/>
      <w:lang w:bidi="ar-SA"/>
    </w:rPr>
  </w:style>
  <w:style w:type="paragraph" w:customStyle="1" w:styleId="afffffffffffffffffffffff5">
    <w:name w:val="Геологические слои"/>
    <w:basedOn w:val="af6"/>
    <w:rsid w:val="006D59C5"/>
    <w:pPr>
      <w:spacing w:before="120"/>
      <w:ind w:left="567"/>
      <w:jc w:val="left"/>
    </w:pPr>
    <w:rPr>
      <w:sz w:val="20"/>
    </w:rPr>
  </w:style>
  <w:style w:type="paragraph" w:customStyle="1" w:styleId="afffffffffffffffffffffff6">
    <w:name w:val="В составе"/>
    <w:basedOn w:val="af6"/>
    <w:rsid w:val="006D59C5"/>
    <w:pPr>
      <w:ind w:left="1418" w:hanging="284"/>
    </w:pPr>
    <w:rPr>
      <w:sz w:val="20"/>
    </w:rPr>
  </w:style>
  <w:style w:type="paragraph" w:customStyle="1" w:styleId="Iacaaieaoaaeeou">
    <w:name w:val="Iacaaiea oaaeeou"/>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7">
    <w:name w:val="Íàçâàíèå òàáëèöû"/>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6"/>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6"/>
    <w:next w:val="afffff"/>
    <w:rsid w:val="006D59C5"/>
    <w:pPr>
      <w:spacing w:line="240" w:lineRule="auto"/>
      <w:ind w:firstLine="0"/>
      <w:jc w:val="left"/>
    </w:pPr>
    <w:rPr>
      <w:szCs w:val="24"/>
    </w:rPr>
  </w:style>
  <w:style w:type="paragraph" w:customStyle="1" w:styleId="xl480">
    <w:name w:val="xl48 Знак"/>
    <w:basedOn w:val="af6"/>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8">
    <w:name w:val="Заг таб Знак"/>
    <w:basedOn w:val="af6"/>
    <w:link w:val="afffffffffffffffffffffff9"/>
    <w:uiPriority w:val="99"/>
    <w:rsid w:val="006D59C5"/>
    <w:pPr>
      <w:spacing w:after="120" w:line="240" w:lineRule="auto"/>
      <w:ind w:left="567" w:right="567" w:firstLine="720"/>
      <w:jc w:val="center"/>
    </w:pPr>
    <w:rPr>
      <w:b/>
      <w:lang w:val="x-none" w:eastAsia="x-none"/>
    </w:rPr>
  </w:style>
  <w:style w:type="character" w:customStyle="1" w:styleId="afffffffffffffffffffffff9">
    <w:name w:val="Заг таб Знак Знак"/>
    <w:link w:val="afffffffffffffffffffffff8"/>
    <w:uiPriority w:val="99"/>
    <w:rsid w:val="006D59C5"/>
    <w:rPr>
      <w:b/>
      <w:sz w:val="24"/>
      <w:lang w:val="x-none" w:eastAsia="x-none"/>
    </w:rPr>
  </w:style>
  <w:style w:type="paragraph" w:customStyle="1" w:styleId="2ffff4">
    <w:name w:val="2"/>
    <w:basedOn w:val="af6"/>
    <w:next w:val="afffff"/>
    <w:rsid w:val="006D59C5"/>
    <w:pPr>
      <w:spacing w:before="100" w:beforeAutospacing="1" w:after="100" w:afterAutospacing="1" w:line="240" w:lineRule="auto"/>
      <w:ind w:firstLine="0"/>
      <w:jc w:val="left"/>
    </w:pPr>
    <w:rPr>
      <w:szCs w:val="24"/>
    </w:rPr>
  </w:style>
  <w:style w:type="paragraph" w:customStyle="1" w:styleId="1fffffff2">
    <w:name w:val="1"/>
    <w:basedOn w:val="af6"/>
    <w:next w:val="afffff"/>
    <w:rsid w:val="006D59C5"/>
    <w:pPr>
      <w:spacing w:before="100" w:beforeAutospacing="1" w:after="100" w:afterAutospacing="1" w:line="240" w:lineRule="auto"/>
      <w:ind w:firstLine="0"/>
      <w:jc w:val="left"/>
    </w:pPr>
    <w:rPr>
      <w:szCs w:val="24"/>
    </w:rPr>
  </w:style>
  <w:style w:type="paragraph" w:customStyle="1" w:styleId="afffffffffffffffffffffffa">
    <w:name w:val="Название таблицы Знак Знак Знак"/>
    <w:basedOn w:val="af6"/>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b">
    <w:name w:val="куст"/>
    <w:basedOn w:val="af6"/>
    <w:rsid w:val="006D59C5"/>
    <w:pPr>
      <w:ind w:left="284" w:firstLine="567"/>
    </w:pPr>
    <w:rPr>
      <w:sz w:val="20"/>
      <w:lang w:val="en-AU"/>
    </w:rPr>
  </w:style>
  <w:style w:type="paragraph" w:customStyle="1" w:styleId="afffffffffffffffffffffffc">
    <w:name w:val="Площадка куста"/>
    <w:basedOn w:val="af6"/>
    <w:rsid w:val="006D59C5"/>
    <w:pPr>
      <w:spacing w:before="240" w:after="60"/>
      <w:ind w:firstLine="0"/>
      <w:jc w:val="left"/>
    </w:pPr>
    <w:rPr>
      <w:i/>
      <w:sz w:val="20"/>
      <w:u w:val="single"/>
      <w:lang w:val="en-AU"/>
    </w:rPr>
  </w:style>
  <w:style w:type="paragraph" w:customStyle="1" w:styleId="2ffff5">
    <w:name w:val="Геология2"/>
    <w:basedOn w:val="af6"/>
    <w:rsid w:val="006D59C5"/>
    <w:pPr>
      <w:ind w:left="851" w:firstLine="0"/>
    </w:pPr>
    <w:rPr>
      <w:sz w:val="20"/>
      <w:lang w:val="en-AU"/>
    </w:rPr>
  </w:style>
  <w:style w:type="paragraph" w:customStyle="1" w:styleId="afffffffffffffffffffffffd">
    <w:name w:val="Трасса автодороги"/>
    <w:basedOn w:val="afffffffffffffffffffffffc"/>
    <w:rsid w:val="006D59C5"/>
    <w:rPr>
      <w:i w:val="0"/>
    </w:rPr>
  </w:style>
  <w:style w:type="paragraph" w:customStyle="1" w:styleId="3ff6">
    <w:name w:val="3"/>
    <w:basedOn w:val="af6"/>
    <w:next w:val="afffff"/>
    <w:rsid w:val="006D59C5"/>
    <w:pPr>
      <w:spacing w:line="240" w:lineRule="auto"/>
      <w:ind w:firstLine="0"/>
      <w:jc w:val="left"/>
    </w:pPr>
    <w:rPr>
      <w:szCs w:val="24"/>
    </w:rPr>
  </w:style>
  <w:style w:type="paragraph" w:customStyle="1" w:styleId="afffffffffffffffffffffffe">
    <w:name w:val="Главный специалист Знак"/>
    <w:basedOn w:val="af6"/>
    <w:rsid w:val="006D59C5"/>
    <w:pPr>
      <w:spacing w:before="120" w:line="240" w:lineRule="auto"/>
      <w:jc w:val="left"/>
    </w:pPr>
    <w:rPr>
      <w:sz w:val="22"/>
    </w:rPr>
  </w:style>
  <w:style w:type="paragraph" w:customStyle="1" w:styleId="affffffffffffffffffffffff">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0">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1">
    <w:name w:val="Главный специалист"/>
    <w:basedOn w:val="af6"/>
    <w:rsid w:val="006D59C5"/>
    <w:pPr>
      <w:spacing w:before="120" w:line="240" w:lineRule="auto"/>
      <w:jc w:val="left"/>
    </w:pPr>
    <w:rPr>
      <w:sz w:val="22"/>
    </w:rPr>
  </w:style>
  <w:style w:type="paragraph" w:customStyle="1" w:styleId="Arial11pt66">
    <w:name w:val="Стиль Arial 11 pt по ширине Перед:  6 пт После:  6 пт"/>
    <w:basedOn w:val="af6"/>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6"/>
    <w:next w:val="af6"/>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6"/>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6"/>
    <w:rsid w:val="006D59C5"/>
    <w:pPr>
      <w:ind w:firstLine="851"/>
    </w:pPr>
  </w:style>
  <w:style w:type="paragraph" w:customStyle="1" w:styleId="1fffffff5">
    <w:name w:val="Обычный отступ1"/>
    <w:basedOn w:val="af6"/>
    <w:rsid w:val="006D59C5"/>
    <w:pPr>
      <w:suppressAutoHyphens/>
      <w:ind w:left="708" w:firstLine="284"/>
    </w:pPr>
    <w:rPr>
      <w:rFonts w:ascii="Arial" w:hAnsi="Arial"/>
      <w:sz w:val="20"/>
      <w:szCs w:val="24"/>
      <w:lang w:eastAsia="ar-SA"/>
    </w:rPr>
  </w:style>
  <w:style w:type="numbering" w:customStyle="1" w:styleId="11f5">
    <w:name w:val="Нет списка11"/>
    <w:next w:val="af9"/>
    <w:uiPriority w:val="99"/>
    <w:semiHidden/>
    <w:rsid w:val="006D59C5"/>
  </w:style>
  <w:style w:type="table" w:customStyle="1" w:styleId="21c">
    <w:name w:val="Сетка таблицы21"/>
    <w:basedOn w:val="af8"/>
    <w:next w:val="affffc"/>
    <w:uiPriority w:val="99"/>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f">
    <w:name w:val="Нет списка12"/>
    <w:next w:val="af9"/>
    <w:uiPriority w:val="99"/>
    <w:semiHidden/>
    <w:rsid w:val="006D59C5"/>
  </w:style>
  <w:style w:type="numbering" w:customStyle="1" w:styleId="3ff7">
    <w:name w:val="Нет списка3"/>
    <w:next w:val="af9"/>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2">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3">
    <w:name w:val="НАЗВАНИЕ ПРИЛОЖЕНИЯ Знак Знак Знак"/>
    <w:basedOn w:val="af6"/>
    <w:next w:val="af6"/>
    <w:link w:val="affffffffffffffffffffffff4"/>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4">
    <w:name w:val="НАЗВАНИЕ ПРИЛОЖЕНИЯ Знак Знак Знак Знак"/>
    <w:link w:val="affffffffffffffffffffffff3"/>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5"/>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6"/>
    <w:rsid w:val="006D59C5"/>
    <w:pPr>
      <w:ind w:firstLine="0"/>
      <w:jc w:val="center"/>
    </w:pPr>
    <w:rPr>
      <w:rFonts w:ascii="Arial" w:hAnsi="Arial"/>
      <w:sz w:val="20"/>
    </w:rPr>
  </w:style>
  <w:style w:type="paragraph" w:customStyle="1" w:styleId="Arial11pt0">
    <w:name w:val="Стиль НАЗВАНИЕ ПРИЛОЖЕНИЯ + Arial 11 pt"/>
    <w:basedOn w:val="afffffffffff"/>
    <w:rsid w:val="006D59C5"/>
    <w:pPr>
      <w:outlineLvl w:val="0"/>
    </w:pPr>
    <w:rPr>
      <w:bCs/>
      <w:sz w:val="22"/>
    </w:rPr>
  </w:style>
  <w:style w:type="paragraph" w:customStyle="1" w:styleId="11pt">
    <w:name w:val="Стиль НАЗВАНИЕ ПРИЛОЖЕНИЯ + 11 pt"/>
    <w:basedOn w:val="afffffffffff"/>
    <w:rsid w:val="006D59C5"/>
    <w:pPr>
      <w:outlineLvl w:val="0"/>
    </w:pPr>
    <w:rPr>
      <w:bCs/>
      <w:sz w:val="22"/>
    </w:rPr>
  </w:style>
  <w:style w:type="paragraph" w:customStyle="1" w:styleId="Arial0">
    <w:name w:val="Стиль ПРИЛОЖЕНИЕ + Arial"/>
    <w:basedOn w:val="af1"/>
    <w:rsid w:val="006D59C5"/>
    <w:pPr>
      <w:numPr>
        <w:numId w:val="0"/>
      </w:numPr>
    </w:pPr>
    <w:rPr>
      <w:rFonts w:cs="Courier New"/>
      <w:bCs/>
      <w:iCs/>
    </w:rPr>
  </w:style>
  <w:style w:type="paragraph" w:customStyle="1" w:styleId="Iauiue0">
    <w:name w:val="Iau.iue"/>
    <w:basedOn w:val="af6"/>
    <w:next w:val="af6"/>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5">
    <w:name w:val="Обычный + по ширине"/>
    <w:basedOn w:val="af6"/>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6"/>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6"/>
    <w:rsid w:val="006D59C5"/>
    <w:pPr>
      <w:overflowPunct w:val="0"/>
      <w:autoSpaceDE w:val="0"/>
      <w:autoSpaceDN w:val="0"/>
      <w:adjustRightInd w:val="0"/>
      <w:ind w:firstLine="720"/>
      <w:textAlignment w:val="baseline"/>
    </w:pPr>
    <w:rPr>
      <w:rFonts w:ascii="Arial" w:hAnsi="Arial"/>
    </w:rPr>
  </w:style>
  <w:style w:type="paragraph" w:customStyle="1" w:styleId="affffffffffffffffffffffff6">
    <w:name w:val="табл"/>
    <w:basedOn w:val="af6"/>
    <w:rsid w:val="006D59C5"/>
    <w:pPr>
      <w:ind w:firstLine="284"/>
    </w:pPr>
  </w:style>
  <w:style w:type="paragraph" w:customStyle="1" w:styleId="affffffffffffffffffffffff7">
    <w:name w:val="Таблица заголовок"/>
    <w:basedOn w:val="affa"/>
    <w:rsid w:val="006D59C5"/>
    <w:pPr>
      <w:suppressAutoHyphens/>
      <w:jc w:val="left"/>
    </w:pPr>
    <w:rPr>
      <w:b/>
      <w:sz w:val="24"/>
      <w:szCs w:val="26"/>
    </w:rPr>
  </w:style>
  <w:style w:type="paragraph" w:customStyle="1" w:styleId="affffffffffffffffffffffff8">
    <w:name w:val="Стиль Таблица заголовок + По центру"/>
    <w:basedOn w:val="affffffffffffffffffffffff7"/>
    <w:rsid w:val="006D59C5"/>
    <w:pPr>
      <w:jc w:val="center"/>
    </w:pPr>
    <w:rPr>
      <w:bCs/>
      <w:sz w:val="22"/>
      <w:szCs w:val="20"/>
    </w:rPr>
  </w:style>
  <w:style w:type="paragraph" w:customStyle="1" w:styleId="af0">
    <w:name w:val="Литература_список"/>
    <w:basedOn w:val="af6"/>
    <w:autoRedefine/>
    <w:rsid w:val="006D59C5"/>
    <w:pPr>
      <w:numPr>
        <w:numId w:val="49"/>
      </w:numPr>
      <w:tabs>
        <w:tab w:val="left" w:pos="0"/>
      </w:tabs>
      <w:spacing w:after="240"/>
    </w:pPr>
    <w:rPr>
      <w:sz w:val="26"/>
    </w:rPr>
  </w:style>
  <w:style w:type="paragraph" w:customStyle="1" w:styleId="11f7">
    <w:name w:val="Обычный отступ1 Знак1"/>
    <w:basedOn w:val="af6"/>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6"/>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1"/>
    <w:rsid w:val="006D59C5"/>
    <w:rPr>
      <w:rFonts w:ascii="Arial" w:hAnsi="Arial"/>
      <w:b/>
      <w:caps/>
      <w:sz w:val="22"/>
      <w:szCs w:val="22"/>
      <w:lang w:val="x-none" w:eastAsia="x-none"/>
    </w:rPr>
  </w:style>
  <w:style w:type="paragraph" w:customStyle="1" w:styleId="CM26">
    <w:name w:val="CM26"/>
    <w:basedOn w:val="af6"/>
    <w:next w:val="af6"/>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6"/>
    <w:next w:val="af6"/>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9"/>
    <w:rsid w:val="006D59C5"/>
    <w:rPr>
      <w:b/>
      <w:bCs/>
    </w:rPr>
  </w:style>
  <w:style w:type="paragraph" w:customStyle="1" w:styleId="affffffffffffffffffffffff9">
    <w:name w:val="Шапка таблицы Знак"/>
    <w:basedOn w:val="af6"/>
    <w:link w:val="1fffffffb"/>
    <w:rsid w:val="006D59C5"/>
    <w:pPr>
      <w:spacing w:before="60" w:after="60" w:line="240" w:lineRule="auto"/>
      <w:ind w:firstLine="0"/>
      <w:jc w:val="center"/>
    </w:pPr>
    <w:rPr>
      <w:b/>
      <w:bCs/>
      <w:sz w:val="20"/>
      <w:lang w:val="x-none" w:eastAsia="x-none"/>
    </w:rPr>
  </w:style>
  <w:style w:type="paragraph" w:customStyle="1" w:styleId="affffffffffffffffffffffffa">
    <w:name w:val="Обычный нормальный Знак"/>
    <w:basedOn w:val="af6"/>
    <w:link w:val="affffffffffffffffffffffffb"/>
    <w:rsid w:val="006D59C5"/>
    <w:pPr>
      <w:spacing w:before="120" w:line="240" w:lineRule="auto"/>
    </w:pPr>
    <w:rPr>
      <w:szCs w:val="24"/>
      <w:lang w:val="x-none" w:eastAsia="x-none"/>
    </w:rPr>
  </w:style>
  <w:style w:type="character" w:customStyle="1" w:styleId="affffffffffffffffffffffffb">
    <w:name w:val="Обычный нормальный Знак Знак"/>
    <w:link w:val="affffffffffffffffffffffffa"/>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c">
    <w:name w:val="№ таблицы"/>
    <w:basedOn w:val="af6"/>
    <w:link w:val="affffffffffffffffffffffffd"/>
    <w:rsid w:val="006D59C5"/>
    <w:pPr>
      <w:keepNext/>
      <w:spacing w:before="120" w:line="240" w:lineRule="auto"/>
      <w:ind w:firstLine="0"/>
      <w:jc w:val="right"/>
    </w:pPr>
    <w:rPr>
      <w:szCs w:val="24"/>
      <w:lang w:val="x-none" w:eastAsia="x-none"/>
    </w:rPr>
  </w:style>
  <w:style w:type="character" w:customStyle="1" w:styleId="affffffffffffffffffffffffd">
    <w:name w:val="№ таблицы Знак"/>
    <w:link w:val="affffffffffffffffffffffffc"/>
    <w:rsid w:val="006D59C5"/>
    <w:rPr>
      <w:sz w:val="24"/>
      <w:szCs w:val="24"/>
      <w:lang w:val="x-none" w:eastAsia="x-none"/>
    </w:rPr>
  </w:style>
  <w:style w:type="paragraph" w:customStyle="1" w:styleId="affffffffffffffffffffffffe">
    <w:name w:val="Шапка табл."/>
    <w:basedOn w:val="af6"/>
    <w:rsid w:val="006D59C5"/>
    <w:pPr>
      <w:spacing w:before="60" w:after="60" w:line="240" w:lineRule="auto"/>
      <w:ind w:firstLine="0"/>
      <w:jc w:val="center"/>
    </w:pPr>
    <w:rPr>
      <w:b/>
      <w:sz w:val="22"/>
      <w:szCs w:val="24"/>
    </w:rPr>
  </w:style>
  <w:style w:type="paragraph" w:customStyle="1" w:styleId="a40">
    <w:name w:val="a4"/>
    <w:basedOn w:val="af6"/>
    <w:rsid w:val="006D59C5"/>
    <w:pPr>
      <w:spacing w:before="60" w:after="60" w:line="240" w:lineRule="auto"/>
      <w:ind w:firstLine="0"/>
      <w:jc w:val="center"/>
    </w:pPr>
    <w:rPr>
      <w:sz w:val="22"/>
      <w:szCs w:val="22"/>
    </w:rPr>
  </w:style>
  <w:style w:type="character" w:customStyle="1" w:styleId="afffffffffffffffffffffffff">
    <w:name w:val="Шапка таблицы Знак Знак"/>
    <w:rsid w:val="006D59C5"/>
    <w:rPr>
      <w:b/>
      <w:bCs/>
      <w:sz w:val="22"/>
      <w:szCs w:val="22"/>
      <w:lang w:val="ru-RU" w:eastAsia="ru-RU" w:bidi="ar-SA"/>
    </w:rPr>
  </w:style>
  <w:style w:type="character" w:customStyle="1" w:styleId="afffffffffffffffffffffffff0">
    <w:name w:val="Текст таблицы Знак Знак"/>
    <w:rsid w:val="006D59C5"/>
  </w:style>
  <w:style w:type="character" w:customStyle="1" w:styleId="afffffffffffffffffffffffff1">
    <w:name w:val="Обычный. Нормальный Знак Знак"/>
    <w:rsid w:val="006D59C5"/>
    <w:rPr>
      <w:sz w:val="24"/>
      <w:szCs w:val="24"/>
      <w:lang w:val="ru-RU" w:eastAsia="ru-RU" w:bidi="ar-SA"/>
    </w:rPr>
  </w:style>
  <w:style w:type="character" w:customStyle="1" w:styleId="afffffffffffffffffffffffff2">
    <w:name w:val="№ таблицы Знак Знак"/>
    <w:rsid w:val="006D59C5"/>
    <w:rPr>
      <w:sz w:val="24"/>
      <w:lang w:val="ru-RU" w:eastAsia="ru-RU" w:bidi="ar-SA"/>
    </w:rPr>
  </w:style>
  <w:style w:type="paragraph" w:customStyle="1" w:styleId="afffffffffffffffffffffffff3">
    <w:name w:val="Шапка таблицы"/>
    <w:basedOn w:val="af6"/>
    <w:rsid w:val="006D59C5"/>
    <w:pPr>
      <w:spacing w:before="60" w:after="60" w:line="240" w:lineRule="auto"/>
      <w:ind w:firstLine="0"/>
      <w:jc w:val="center"/>
    </w:pPr>
    <w:rPr>
      <w:b/>
      <w:bCs/>
      <w:sz w:val="22"/>
      <w:szCs w:val="22"/>
    </w:rPr>
  </w:style>
  <w:style w:type="paragraph" w:customStyle="1" w:styleId="afffffffffffffffffffffffff4">
    <w:name w:val="ведомость"/>
    <w:basedOn w:val="af6"/>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5">
    <w:name w:val="Параметр таблицы"/>
    <w:basedOn w:val="af6"/>
    <w:rsid w:val="006D59C5"/>
    <w:pPr>
      <w:spacing w:line="240" w:lineRule="auto"/>
      <w:ind w:firstLine="0"/>
      <w:jc w:val="center"/>
    </w:pPr>
    <w:rPr>
      <w:sz w:val="18"/>
      <w:szCs w:val="24"/>
    </w:rPr>
  </w:style>
  <w:style w:type="paragraph" w:customStyle="1" w:styleId="afffffffffffffffffffffffff6">
    <w:name w:val="Обычный нормальный"/>
    <w:basedOn w:val="af6"/>
    <w:rsid w:val="006D59C5"/>
    <w:pPr>
      <w:spacing w:before="120" w:line="240" w:lineRule="auto"/>
    </w:pPr>
    <w:rPr>
      <w:szCs w:val="24"/>
    </w:rPr>
  </w:style>
  <w:style w:type="paragraph" w:customStyle="1" w:styleId="1fffffffd">
    <w:name w:val="перечень 1"/>
    <w:basedOn w:val="afffff3"/>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6"/>
    <w:link w:val="afffffffffffffffffffffffff7"/>
    <w:autoRedefine/>
    <w:qFormat/>
    <w:rsid w:val="006D59C5"/>
    <w:pPr>
      <w:numPr>
        <w:numId w:val="50"/>
      </w:numPr>
      <w:suppressAutoHyphens/>
      <w:ind w:left="568" w:hanging="284"/>
    </w:pPr>
    <w:rPr>
      <w:lang w:val="x-none" w:eastAsia="ar-SA"/>
    </w:rPr>
  </w:style>
  <w:style w:type="character" w:customStyle="1" w:styleId="afffffffffffffffffffffffff7">
    <w:name w:val="Маркированный Знак"/>
    <w:link w:val="a2"/>
    <w:rsid w:val="006D59C5"/>
    <w:rPr>
      <w:sz w:val="24"/>
      <w:lang w:val="x-none" w:eastAsia="ar-SA"/>
    </w:rPr>
  </w:style>
  <w:style w:type="paragraph" w:customStyle="1" w:styleId="Caaieiaieoaaeeou">
    <w:name w:val="Caaieiaie oaaeeou"/>
    <w:basedOn w:val="af6"/>
    <w:next w:val="af6"/>
    <w:rsid w:val="006D59C5"/>
    <w:pPr>
      <w:overflowPunct w:val="0"/>
      <w:autoSpaceDE w:val="0"/>
      <w:autoSpaceDN w:val="0"/>
      <w:adjustRightInd w:val="0"/>
      <w:spacing w:before="120" w:after="120" w:line="240" w:lineRule="auto"/>
      <w:ind w:firstLine="0"/>
      <w:jc w:val="center"/>
      <w:textAlignment w:val="baseline"/>
    </w:pPr>
  </w:style>
  <w:style w:type="paragraph" w:customStyle="1" w:styleId="af3">
    <w:name w:val="список литературы"/>
    <w:basedOn w:val="af6"/>
    <w:rsid w:val="006D59C5"/>
    <w:pPr>
      <w:numPr>
        <w:numId w:val="51"/>
      </w:numPr>
      <w:tabs>
        <w:tab w:val="left" w:pos="1080"/>
      </w:tabs>
      <w:spacing w:before="120" w:line="240" w:lineRule="auto"/>
    </w:pPr>
    <w:rPr>
      <w:szCs w:val="24"/>
    </w:rPr>
  </w:style>
  <w:style w:type="character" w:customStyle="1" w:styleId="affffffffffffffe">
    <w:name w:val="Обычный.Обычный док Знак"/>
    <w:link w:val="affffffffffffffd"/>
    <w:rsid w:val="006D59C5"/>
    <w:rPr>
      <w:sz w:val="24"/>
      <w:lang w:bidi="ar-SA"/>
    </w:rPr>
  </w:style>
  <w:style w:type="character" w:customStyle="1" w:styleId="affffffffffffffffffffff0">
    <w:name w:val="т№ Знак"/>
    <w:link w:val="affffffffffffffffffffff"/>
    <w:rsid w:val="006D59C5"/>
    <w:rPr>
      <w:b/>
      <w:bCs/>
      <w:sz w:val="24"/>
      <w:szCs w:val="24"/>
      <w:lang w:val="x-none" w:eastAsia="x-none"/>
    </w:rPr>
  </w:style>
  <w:style w:type="character" w:customStyle="1" w:styleId="afffffffffffffffffffffffff8">
    <w:name w:val="абзац Знак Знак Знак"/>
    <w:rsid w:val="006D59C5"/>
    <w:rPr>
      <w:snapToGrid w:val="0"/>
      <w:sz w:val="24"/>
      <w:szCs w:val="24"/>
      <w:lang w:val="x-none" w:eastAsia="x-none"/>
    </w:rPr>
  </w:style>
  <w:style w:type="paragraph" w:customStyle="1" w:styleId="afffffffffffffffffffffffff9">
    <w:name w:val="обычн"/>
    <w:basedOn w:val="affa"/>
    <w:rsid w:val="006D59C5"/>
    <w:pPr>
      <w:spacing w:after="120"/>
      <w:ind w:firstLine="720"/>
    </w:pPr>
    <w:rPr>
      <w:sz w:val="24"/>
    </w:rPr>
  </w:style>
  <w:style w:type="paragraph" w:customStyle="1" w:styleId="afffffffffffffffffffffffffa">
    <w:name w:val="Для рамки"/>
    <w:rsid w:val="006D59C5"/>
    <w:pPr>
      <w:suppressAutoHyphens/>
      <w:ind w:left="1134" w:right="113"/>
      <w:jc w:val="both"/>
    </w:pPr>
    <w:rPr>
      <w:sz w:val="24"/>
    </w:rPr>
  </w:style>
  <w:style w:type="paragraph" w:customStyle="1" w:styleId="afffffffffffffffffffffffffb">
    <w:name w:val="Алекс"/>
    <w:basedOn w:val="af6"/>
    <w:next w:val="af6"/>
    <w:rsid w:val="006D59C5"/>
    <w:pPr>
      <w:keepNext/>
      <w:widowControl w:val="0"/>
      <w:spacing w:line="240" w:lineRule="auto"/>
      <w:ind w:firstLine="0"/>
      <w:jc w:val="center"/>
    </w:pPr>
    <w:rPr>
      <w:b/>
      <w:caps/>
      <w:sz w:val="28"/>
    </w:rPr>
  </w:style>
  <w:style w:type="paragraph" w:customStyle="1" w:styleId="afffffffffffffffffffffffffc">
    <w:name w:val="Текст записки"/>
    <w:basedOn w:val="af6"/>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d">
    <w:name w:val="Текст с отступом"/>
    <w:basedOn w:val="af6"/>
    <w:rsid w:val="006D59C5"/>
    <w:pPr>
      <w:tabs>
        <w:tab w:val="left" w:pos="3225"/>
      </w:tabs>
    </w:pPr>
    <w:rPr>
      <w:szCs w:val="24"/>
    </w:rPr>
  </w:style>
  <w:style w:type="paragraph" w:customStyle="1" w:styleId="afffffffffffffffffffffffffe">
    <w:name w:val="Название тома"/>
    <w:basedOn w:val="af6"/>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
    <w:name w:val="Ввод осн.текста"/>
    <w:basedOn w:val="af6"/>
    <w:link w:val="affffffffffffffffffffffffff0"/>
    <w:rsid w:val="006D59C5"/>
    <w:pPr>
      <w:spacing w:after="120" w:line="240" w:lineRule="auto"/>
      <w:ind w:left="284" w:right="227" w:firstLine="680"/>
    </w:pPr>
    <w:rPr>
      <w:rFonts w:ascii="Arial" w:hAnsi="Arial"/>
      <w:lang w:val="x-none" w:eastAsia="x-none"/>
    </w:rPr>
  </w:style>
  <w:style w:type="character" w:customStyle="1" w:styleId="affffffffffffffffffffffffff0">
    <w:name w:val="Ввод осн.текста Знак"/>
    <w:link w:val="affffffffffffffffffffffffff"/>
    <w:rsid w:val="006D59C5"/>
    <w:rPr>
      <w:rFonts w:ascii="Arial" w:hAnsi="Arial"/>
      <w:sz w:val="24"/>
      <w:lang w:val="x-none" w:eastAsia="x-none"/>
    </w:rPr>
  </w:style>
  <w:style w:type="character" w:customStyle="1" w:styleId="grame">
    <w:name w:val="grame"/>
    <w:rsid w:val="006D59C5"/>
  </w:style>
  <w:style w:type="paragraph" w:customStyle="1" w:styleId="affffffffffffffffffffffffff1">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9"/>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4"/>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2">
    <w:name w:val="Основной текст_"/>
    <w:link w:val="4fd"/>
    <w:rsid w:val="00986696"/>
    <w:rPr>
      <w:sz w:val="23"/>
      <w:szCs w:val="23"/>
      <w:shd w:val="clear" w:color="auto" w:fill="FFFFFF"/>
    </w:rPr>
  </w:style>
  <w:style w:type="paragraph" w:customStyle="1" w:styleId="4fd">
    <w:name w:val="Основной текст4"/>
    <w:basedOn w:val="af6"/>
    <w:link w:val="affffffffffffffffffffffffff2"/>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6"/>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6"/>
    <w:next w:val="affff9"/>
    <w:qFormat/>
    <w:rsid w:val="00C10B90"/>
    <w:pPr>
      <w:numPr>
        <w:numId w:val="54"/>
      </w:numPr>
    </w:pPr>
    <w:rPr>
      <w:szCs w:val="24"/>
    </w:rPr>
  </w:style>
  <w:style w:type="paragraph" w:customStyle="1" w:styleId="affffffffffffffffffffffffff3">
    <w:name w:val="Обычн. текст"/>
    <w:basedOn w:val="af6"/>
    <w:qFormat/>
    <w:rsid w:val="00C454F5"/>
    <w:pPr>
      <w:tabs>
        <w:tab w:val="left" w:pos="1134"/>
      </w:tabs>
      <w:ind w:right="170"/>
    </w:pPr>
    <w:rPr>
      <w:color w:val="000000"/>
      <w:szCs w:val="24"/>
    </w:rPr>
  </w:style>
  <w:style w:type="table" w:customStyle="1" w:styleId="135">
    <w:name w:val="Сетка таблицы13"/>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Сетка таблицы15"/>
    <w:basedOn w:val="af8"/>
    <w:next w:val="affffc"/>
    <w:rsid w:val="005D5AE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етка таблицы16"/>
    <w:basedOn w:val="af8"/>
    <w:next w:val="affffc"/>
    <w:rsid w:val="0016475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8"/>
    <w:next w:val="affffc"/>
    <w:rsid w:val="00DC79A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8"/>
    <w:next w:val="affffc"/>
    <w:rsid w:val="00136B8C"/>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8"/>
    <w:next w:val="affffc"/>
    <w:rsid w:val="00F74E83"/>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8"/>
    <w:next w:val="affffc"/>
    <w:rsid w:val="0012797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8"/>
    <w:next w:val="affffc"/>
    <w:rsid w:val="00CC2F35"/>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70">
    <w:name w:val="Сетка таблицы27"/>
    <w:basedOn w:val="af8"/>
    <w:next w:val="affffc"/>
    <w:rsid w:val="00AF7B5B"/>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81">
    <w:name w:val="Сетка таблицы28"/>
    <w:basedOn w:val="af8"/>
    <w:next w:val="affffc"/>
    <w:rsid w:val="00AF7B5B"/>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90">
    <w:name w:val="Сетка таблицы29"/>
    <w:basedOn w:val="af8"/>
    <w:next w:val="affffc"/>
    <w:rsid w:val="00A26F2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00">
    <w:name w:val="Сетка таблицы30"/>
    <w:basedOn w:val="af8"/>
    <w:next w:val="affffc"/>
    <w:rsid w:val="00A26F2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25">
    <w:name w:val="Сетка таблицы32"/>
    <w:basedOn w:val="af8"/>
    <w:next w:val="affffc"/>
    <w:rsid w:val="00A26F2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33">
    <w:name w:val="Сетка таблицы33"/>
    <w:basedOn w:val="af8"/>
    <w:next w:val="affffc"/>
    <w:rsid w:val="00A26F2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41">
    <w:name w:val="Сетка таблицы34"/>
    <w:basedOn w:val="af8"/>
    <w:next w:val="affffc"/>
    <w:rsid w:val="00A26F2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51">
    <w:name w:val="Сетка таблицы35"/>
    <w:basedOn w:val="af8"/>
    <w:next w:val="affffc"/>
    <w:rsid w:val="00C37F0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61">
    <w:name w:val="Сетка таблицы36"/>
    <w:basedOn w:val="af8"/>
    <w:next w:val="affffc"/>
    <w:rsid w:val="00C37F0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70">
    <w:name w:val="Сетка таблицы37"/>
    <w:basedOn w:val="af8"/>
    <w:next w:val="affffc"/>
    <w:rsid w:val="00C37F0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80">
    <w:name w:val="Сетка таблицы38"/>
    <w:basedOn w:val="af8"/>
    <w:next w:val="affffc"/>
    <w:rsid w:val="00B85D55"/>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6">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6"/>
    <w:next w:val="af6"/>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6"/>
    <w:next w:val="af6"/>
    <w:qFormat/>
    <w:rsid w:val="002E5B8F"/>
    <w:pPr>
      <w:numPr>
        <w:ilvl w:val="1"/>
        <w:numId w:val="4"/>
      </w:numPr>
      <w:tabs>
        <w:tab w:val="clear" w:pos="-56"/>
        <w:tab w:val="num" w:pos="85"/>
      </w:tabs>
      <w:spacing w:before="240" w:after="240" w:line="240" w:lineRule="auto"/>
      <w:ind w:left="425"/>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6"/>
    <w:next w:val="af6"/>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6"/>
    <w:next w:val="af6"/>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6"/>
    <w:next w:val="af6"/>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6"/>
    <w:next w:val="af6"/>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6"/>
    <w:next w:val="af6"/>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6"/>
    <w:next w:val="af6"/>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6"/>
    <w:next w:val="af6"/>
    <w:link w:val="91"/>
    <w:qFormat/>
    <w:rsid w:val="00AC55E8"/>
    <w:pPr>
      <w:numPr>
        <w:ilvl w:val="8"/>
        <w:numId w:val="4"/>
      </w:numPr>
      <w:spacing w:before="240" w:after="240" w:line="240" w:lineRule="auto"/>
      <w:outlineLvl w:val="8"/>
    </w:pPr>
    <w:rPr>
      <w:b/>
      <w:bCs/>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customStyle="1" w:styleId="afa">
    <w:name w:val="Титул год"/>
    <w:basedOn w:val="160"/>
    <w:next w:val="af6"/>
    <w:rsid w:val="007B6FE7"/>
    <w:rPr>
      <w:bCs w:val="0"/>
      <w:caps w:val="0"/>
    </w:rPr>
  </w:style>
  <w:style w:type="paragraph" w:customStyle="1" w:styleId="afb">
    <w:name w:val="Рисунок Заголовок Название объекта"/>
    <w:basedOn w:val="afc"/>
    <w:next w:val="af6"/>
    <w:link w:val="afd"/>
    <w:rsid w:val="00E6329B"/>
    <w:pPr>
      <w:spacing w:before="120" w:after="120"/>
      <w:ind w:firstLine="0"/>
      <w:jc w:val="center"/>
    </w:pPr>
    <w:rPr>
      <w:lang w:val="x-none" w:eastAsia="x-none"/>
    </w:rPr>
  </w:style>
  <w:style w:type="paragraph" w:styleId="1a">
    <w:name w:val="toc 1"/>
    <w:basedOn w:val="af6"/>
    <w:next w:val="af6"/>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6"/>
    <w:next w:val="af6"/>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6"/>
    <w:next w:val="af6"/>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6"/>
    <w:next w:val="af6"/>
    <w:autoRedefine/>
    <w:rsid w:val="007566C4"/>
    <w:pPr>
      <w:tabs>
        <w:tab w:val="right" w:leader="dot" w:pos="9809"/>
      </w:tabs>
      <w:spacing w:after="120" w:line="240" w:lineRule="auto"/>
      <w:ind w:left="1134" w:hanging="1134"/>
      <w:jc w:val="left"/>
    </w:pPr>
    <w:rPr>
      <w:szCs w:val="21"/>
    </w:rPr>
  </w:style>
  <w:style w:type="paragraph" w:customStyle="1" w:styleId="afe">
    <w:name w:val="Таблица по левому краю"/>
    <w:basedOn w:val="aff"/>
    <w:link w:val="aff0"/>
    <w:rsid w:val="00EE68F4"/>
    <w:pPr>
      <w:jc w:val="left"/>
    </w:pPr>
    <w:rPr>
      <w:color w:val="000000"/>
    </w:rPr>
  </w:style>
  <w:style w:type="paragraph" w:customStyle="1" w:styleId="160">
    <w:name w:val="Титул по центру 16 пт"/>
    <w:basedOn w:val="af6"/>
    <w:next w:val="af6"/>
    <w:rsid w:val="00B52927"/>
    <w:pPr>
      <w:spacing w:line="240" w:lineRule="auto"/>
      <w:ind w:firstLine="0"/>
      <w:jc w:val="center"/>
    </w:pPr>
    <w:rPr>
      <w:b/>
      <w:bCs/>
      <w:caps/>
      <w:sz w:val="32"/>
      <w:szCs w:val="32"/>
    </w:rPr>
  </w:style>
  <w:style w:type="paragraph" w:customStyle="1" w:styleId="122">
    <w:name w:val="Текст по центру 12пт"/>
    <w:basedOn w:val="af6"/>
    <w:rsid w:val="00A93A2A"/>
    <w:pPr>
      <w:ind w:firstLine="0"/>
      <w:jc w:val="center"/>
    </w:pPr>
  </w:style>
  <w:style w:type="paragraph" w:styleId="aff1">
    <w:name w:val="footer"/>
    <w:aliases w:val="Title Down"/>
    <w:basedOn w:val="af6"/>
    <w:link w:val="aff2"/>
    <w:uiPriority w:val="99"/>
    <w:rsid w:val="00E939D5"/>
    <w:pPr>
      <w:tabs>
        <w:tab w:val="center" w:pos="4677"/>
        <w:tab w:val="right" w:pos="9355"/>
      </w:tabs>
    </w:pPr>
    <w:rPr>
      <w:lang w:val="x-none" w:eastAsia="x-none"/>
    </w:rPr>
  </w:style>
  <w:style w:type="paragraph" w:styleId="92">
    <w:name w:val="toc 9"/>
    <w:basedOn w:val="af6"/>
    <w:next w:val="af6"/>
    <w:autoRedefine/>
    <w:uiPriority w:val="39"/>
    <w:rsid w:val="007275DB"/>
    <w:pPr>
      <w:spacing w:after="120" w:line="240" w:lineRule="auto"/>
      <w:ind w:left="1134" w:right="567" w:hanging="1134"/>
      <w:jc w:val="left"/>
    </w:pPr>
    <w:rPr>
      <w:szCs w:val="21"/>
    </w:rPr>
  </w:style>
  <w:style w:type="paragraph" w:styleId="aff3">
    <w:name w:val="header"/>
    <w:aliases w:val="??????? ??????????,Верхний колонтитул Знак1 Знак,Верхний колонтитул Знак Знак Знак,Верхний колонтитул Знак,I.L.T."/>
    <w:basedOn w:val="af6"/>
    <w:link w:val="1b"/>
    <w:uiPriority w:val="99"/>
    <w:rsid w:val="00634436"/>
    <w:pPr>
      <w:tabs>
        <w:tab w:val="center" w:pos="4677"/>
        <w:tab w:val="right" w:pos="9355"/>
      </w:tabs>
    </w:pPr>
    <w:rPr>
      <w:lang w:val="x-none" w:eastAsia="x-none"/>
    </w:rPr>
  </w:style>
  <w:style w:type="character" w:customStyle="1" w:styleId="aff4">
    <w:name w:val="Красный"/>
    <w:rsid w:val="00AA35C4"/>
    <w:rPr>
      <w:bCs/>
      <w:color w:val="FF0000"/>
    </w:rPr>
  </w:style>
  <w:style w:type="paragraph" w:styleId="a">
    <w:name w:val="List Number"/>
    <w:basedOn w:val="af6"/>
    <w:pPr>
      <w:numPr>
        <w:numId w:val="1"/>
      </w:numPr>
      <w:tabs>
        <w:tab w:val="left" w:pos="284"/>
      </w:tabs>
    </w:pPr>
  </w:style>
  <w:style w:type="paragraph" w:customStyle="1" w:styleId="aff">
    <w:name w:val="Таблица по середине"/>
    <w:basedOn w:val="af6"/>
    <w:next w:val="af6"/>
    <w:link w:val="aff5"/>
    <w:rsid w:val="00EE68F4"/>
    <w:pPr>
      <w:spacing w:line="240" w:lineRule="auto"/>
      <w:ind w:firstLine="0"/>
      <w:jc w:val="center"/>
    </w:pPr>
    <w:rPr>
      <w:szCs w:val="24"/>
    </w:rPr>
  </w:style>
  <w:style w:type="paragraph" w:customStyle="1" w:styleId="a4">
    <w:name w:val="Приложение"/>
    <w:basedOn w:val="8"/>
    <w:next w:val="af6"/>
    <w:link w:val="aff6"/>
    <w:rsid w:val="00743985"/>
    <w:pPr>
      <w:numPr>
        <w:ilvl w:val="0"/>
        <w:numId w:val="7"/>
      </w:numPr>
      <w:spacing w:before="60" w:after="120"/>
    </w:pPr>
    <w:rPr>
      <w:caps w:val="0"/>
    </w:rPr>
  </w:style>
  <w:style w:type="character" w:styleId="aff7">
    <w:name w:val="Hyperlink"/>
    <w:uiPriority w:val="99"/>
    <w:rsid w:val="00A46800"/>
    <w:rPr>
      <w:rFonts w:ascii="Times New Roman" w:hAnsi="Times New Roman"/>
      <w:color w:val="0000FF"/>
      <w:sz w:val="24"/>
      <w:szCs w:val="22"/>
      <w:u w:val="none"/>
    </w:rPr>
  </w:style>
  <w:style w:type="paragraph" w:styleId="53">
    <w:name w:val="toc 5"/>
    <w:basedOn w:val="af6"/>
    <w:next w:val="af6"/>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8">
    <w:name w:val="Штамп"/>
    <w:link w:val="1c"/>
    <w:qFormat/>
    <w:rsid w:val="00485D37"/>
    <w:pPr>
      <w:jc w:val="center"/>
    </w:pPr>
    <w:rPr>
      <w:sz w:val="16"/>
    </w:rPr>
  </w:style>
  <w:style w:type="paragraph" w:customStyle="1" w:styleId="af5">
    <w:name w:val="МаркированныйТочка"/>
    <w:basedOn w:val="af6"/>
    <w:link w:val="aff9"/>
    <w:rsid w:val="005C5E00"/>
    <w:pPr>
      <w:numPr>
        <w:numId w:val="5"/>
      </w:numPr>
      <w:jc w:val="left"/>
    </w:pPr>
    <w:rPr>
      <w:lang w:val="x-none" w:eastAsia="x-none"/>
    </w:rPr>
  </w:style>
  <w:style w:type="paragraph" w:styleId="affa">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6"/>
    <w:link w:val="affb"/>
    <w:rsid w:val="0061570E"/>
    <w:pPr>
      <w:spacing w:line="240" w:lineRule="auto"/>
      <w:ind w:firstLine="0"/>
    </w:pPr>
    <w:rPr>
      <w:sz w:val="22"/>
      <w:lang w:val="x-none" w:eastAsia="x-none"/>
    </w:rPr>
  </w:style>
  <w:style w:type="character" w:styleId="affc">
    <w:name w:val="page number"/>
    <w:basedOn w:val="af7"/>
  </w:style>
  <w:style w:type="paragraph" w:customStyle="1" w:styleId="affd">
    <w:name w:val="Название рисунка"/>
    <w:basedOn w:val="af6"/>
    <w:next w:val="af6"/>
    <w:link w:val="affe"/>
    <w:pPr>
      <w:spacing w:line="240" w:lineRule="auto"/>
      <w:ind w:firstLine="0"/>
      <w:jc w:val="center"/>
    </w:pPr>
    <w:rPr>
      <w:b/>
      <w:lang w:val="x-none" w:eastAsia="x-none"/>
    </w:rPr>
  </w:style>
  <w:style w:type="paragraph" w:styleId="61">
    <w:name w:val="toc 6"/>
    <w:basedOn w:val="af6"/>
    <w:next w:val="af6"/>
    <w:autoRedefine/>
    <w:rsid w:val="007566C4"/>
    <w:pPr>
      <w:tabs>
        <w:tab w:val="right" w:leader="dot" w:pos="9809"/>
      </w:tabs>
      <w:spacing w:after="120" w:line="240" w:lineRule="auto"/>
      <w:ind w:left="1134" w:right="567" w:hanging="1134"/>
    </w:pPr>
  </w:style>
  <w:style w:type="paragraph" w:styleId="72">
    <w:name w:val="toc 7"/>
    <w:basedOn w:val="af6"/>
    <w:next w:val="af6"/>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6"/>
    <w:rsid w:val="000132B0"/>
    <w:pPr>
      <w:spacing w:after="240" w:line="240" w:lineRule="auto"/>
      <w:ind w:firstLine="0"/>
      <w:jc w:val="center"/>
    </w:pPr>
    <w:rPr>
      <w:b/>
    </w:rPr>
  </w:style>
  <w:style w:type="paragraph" w:styleId="81">
    <w:name w:val="toc 8"/>
    <w:basedOn w:val="af6"/>
    <w:next w:val="af6"/>
    <w:autoRedefine/>
    <w:rsid w:val="007275DB"/>
    <w:pPr>
      <w:tabs>
        <w:tab w:val="right" w:leader="dot" w:pos="9809"/>
      </w:tabs>
      <w:spacing w:after="120" w:line="240" w:lineRule="auto"/>
      <w:ind w:right="567" w:firstLine="0"/>
    </w:pPr>
    <w:rPr>
      <w:caps/>
      <w:szCs w:val="24"/>
    </w:rPr>
  </w:style>
  <w:style w:type="character" w:customStyle="1" w:styleId="aff6">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
    <w:name w:val="Титул по правому краю"/>
    <w:basedOn w:val="af6"/>
    <w:next w:val="af6"/>
    <w:rsid w:val="00603EBB"/>
    <w:pPr>
      <w:ind w:right="851" w:firstLine="0"/>
      <w:jc w:val="right"/>
    </w:pPr>
    <w:rPr>
      <w:b/>
      <w:sz w:val="32"/>
    </w:rPr>
  </w:style>
  <w:style w:type="paragraph" w:customStyle="1" w:styleId="a7">
    <w:name w:val="НумерованныйБуквы"/>
    <w:basedOn w:val="af6"/>
    <w:rsid w:val="007B3EF3"/>
    <w:pPr>
      <w:numPr>
        <w:numId w:val="3"/>
      </w:numPr>
    </w:pPr>
  </w:style>
  <w:style w:type="paragraph" w:customStyle="1" w:styleId="afff0">
    <w:name w:val="Титул обычный"/>
    <w:basedOn w:val="af6"/>
    <w:next w:val="af6"/>
    <w:rsid w:val="00034A1B"/>
    <w:pPr>
      <w:jc w:val="left"/>
    </w:pPr>
    <w:rPr>
      <w:b/>
      <w:bCs/>
      <w:sz w:val="32"/>
      <w:szCs w:val="32"/>
    </w:rPr>
  </w:style>
  <w:style w:type="paragraph" w:customStyle="1" w:styleId="afff1">
    <w:name w:val="Таблица шапка"/>
    <w:basedOn w:val="aff"/>
    <w:link w:val="afff2"/>
    <w:rsid w:val="008E0579"/>
    <w:rPr>
      <w:b/>
      <w:bCs/>
      <w:szCs w:val="20"/>
      <w:lang w:val="x-none" w:eastAsia="x-none"/>
    </w:rPr>
  </w:style>
  <w:style w:type="paragraph" w:customStyle="1" w:styleId="a8">
    <w:name w:val="НумерованныйЦифры"/>
    <w:basedOn w:val="af6"/>
    <w:rsid w:val="00C0179C"/>
    <w:pPr>
      <w:numPr>
        <w:numId w:val="6"/>
      </w:numPr>
    </w:pPr>
  </w:style>
  <w:style w:type="paragraph" w:customStyle="1" w:styleId="afff3">
    <w:name w:val="Таблица Заголовок Название объекта"/>
    <w:basedOn w:val="afc"/>
    <w:next w:val="af6"/>
    <w:link w:val="afff4"/>
    <w:rsid w:val="00550F54"/>
    <w:pPr>
      <w:spacing w:after="60"/>
      <w:ind w:left="709" w:firstLine="0"/>
      <w:jc w:val="left"/>
    </w:pPr>
  </w:style>
  <w:style w:type="paragraph" w:customStyle="1" w:styleId="afff5">
    <w:name w:val="Штамп форма"/>
    <w:basedOn w:val="aff1"/>
    <w:rsid w:val="00CD5E27"/>
    <w:pPr>
      <w:tabs>
        <w:tab w:val="clear" w:pos="4677"/>
        <w:tab w:val="clear" w:pos="9355"/>
      </w:tabs>
      <w:jc w:val="center"/>
    </w:pPr>
    <w:rPr>
      <w:kern w:val="20"/>
      <w:sz w:val="16"/>
    </w:rPr>
  </w:style>
  <w:style w:type="paragraph" w:customStyle="1" w:styleId="afff6">
    <w:name w:val="ШтампЛево"/>
    <w:rsid w:val="00EB06B7"/>
    <w:rPr>
      <w:sz w:val="16"/>
    </w:rPr>
  </w:style>
  <w:style w:type="paragraph" w:customStyle="1" w:styleId="afff7">
    <w:name w:val="Перечень"/>
    <w:basedOn w:val="af6"/>
    <w:next w:val="af6"/>
    <w:rsid w:val="008F47B4"/>
    <w:pPr>
      <w:spacing w:before="60" w:after="120" w:line="240" w:lineRule="auto"/>
    </w:pPr>
    <w:rPr>
      <w:b/>
      <w:caps/>
      <w:szCs w:val="24"/>
    </w:rPr>
  </w:style>
  <w:style w:type="paragraph" w:styleId="afc">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6"/>
    <w:next w:val="af6"/>
    <w:link w:val="afff8"/>
    <w:qFormat/>
    <w:rsid w:val="00550F54"/>
    <w:pPr>
      <w:spacing w:before="240" w:line="240" w:lineRule="auto"/>
      <w:jc w:val="right"/>
    </w:pPr>
    <w:rPr>
      <w:bCs/>
    </w:rPr>
  </w:style>
  <w:style w:type="paragraph" w:customStyle="1" w:styleId="0">
    <w:name w:val="Обычный Первая строка 0 см"/>
    <w:basedOn w:val="af6"/>
    <w:next w:val="af6"/>
    <w:rsid w:val="00FF3BBE"/>
    <w:pPr>
      <w:ind w:firstLine="0"/>
      <w:jc w:val="left"/>
    </w:pPr>
  </w:style>
  <w:style w:type="paragraph" w:styleId="afff9">
    <w:name w:val="Document Map"/>
    <w:basedOn w:val="af6"/>
    <w:link w:val="afffa"/>
    <w:pPr>
      <w:shd w:val="clear" w:color="auto" w:fill="000080"/>
    </w:pPr>
    <w:rPr>
      <w:rFonts w:ascii="Tahoma" w:hAnsi="Tahoma"/>
      <w:lang w:val="x-none" w:eastAsia="x-none"/>
    </w:rPr>
  </w:style>
  <w:style w:type="character" w:customStyle="1" w:styleId="afff8">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c"/>
    <w:rsid w:val="00550F54"/>
    <w:rPr>
      <w:bCs/>
      <w:sz w:val="24"/>
      <w:lang w:val="ru-RU" w:eastAsia="ru-RU" w:bidi="ar-SA"/>
    </w:rPr>
  </w:style>
  <w:style w:type="character" w:customStyle="1" w:styleId="afff4">
    <w:name w:val="Таблица Заголовок Название объекта Знак Знак"/>
    <w:basedOn w:val="afff8"/>
    <w:link w:val="afff3"/>
    <w:rsid w:val="00550F54"/>
    <w:rPr>
      <w:bCs/>
      <w:sz w:val="24"/>
      <w:lang w:val="ru-RU" w:eastAsia="ru-RU" w:bidi="ar-SA"/>
    </w:rPr>
  </w:style>
  <w:style w:type="character" w:customStyle="1" w:styleId="aff5">
    <w:name w:val="Таблица по середине Знак"/>
    <w:link w:val="aff"/>
    <w:rsid w:val="003E07BE"/>
    <w:rPr>
      <w:sz w:val="24"/>
      <w:szCs w:val="24"/>
      <w:lang w:val="ru-RU" w:eastAsia="ru-RU" w:bidi="ar-SA"/>
    </w:rPr>
  </w:style>
  <w:style w:type="character" w:customStyle="1" w:styleId="aff0">
    <w:name w:val="Таблица по левому краю Знак"/>
    <w:link w:val="afe"/>
    <w:rsid w:val="003E07BE"/>
    <w:rPr>
      <w:color w:val="000000"/>
      <w:sz w:val="24"/>
      <w:szCs w:val="24"/>
      <w:lang w:val="ru-RU" w:eastAsia="ru-RU" w:bidi="ar-SA"/>
    </w:rPr>
  </w:style>
  <w:style w:type="paragraph" w:customStyle="1" w:styleId="18">
    <w:name w:val="РН Заголовок 1"/>
    <w:basedOn w:val="af6"/>
    <w:next w:val="af6"/>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b">
    <w:name w:val="РН Простой"/>
    <w:basedOn w:val="af6"/>
    <w:link w:val="afffc"/>
    <w:rsid w:val="00091C8F"/>
    <w:rPr>
      <w:rFonts w:ascii="Arial" w:hAnsi="Arial"/>
      <w:sz w:val="22"/>
      <w:szCs w:val="24"/>
      <w:lang w:val="x-none" w:eastAsia="en-US"/>
    </w:rPr>
  </w:style>
  <w:style w:type="character" w:customStyle="1" w:styleId="afffc">
    <w:name w:val="РН Простой Знак"/>
    <w:link w:val="afffb"/>
    <w:rsid w:val="00091C8F"/>
    <w:rPr>
      <w:rFonts w:ascii="Arial" w:hAnsi="Arial" w:cs="Arial"/>
      <w:sz w:val="22"/>
      <w:szCs w:val="24"/>
      <w:lang w:eastAsia="en-US"/>
    </w:rPr>
  </w:style>
  <w:style w:type="paragraph" w:customStyle="1" w:styleId="afffd">
    <w:name w:val="Знак"/>
    <w:basedOn w:val="af6"/>
    <w:rsid w:val="00091C8F"/>
    <w:pPr>
      <w:spacing w:after="160" w:line="240" w:lineRule="exact"/>
      <w:ind w:firstLine="0"/>
      <w:jc w:val="left"/>
    </w:pPr>
    <w:rPr>
      <w:rFonts w:ascii="Verdana" w:eastAsia="MS Mincho" w:hAnsi="Verdana"/>
      <w:sz w:val="16"/>
      <w:lang w:val="en-US" w:eastAsia="en-US"/>
    </w:rPr>
  </w:style>
  <w:style w:type="paragraph" w:styleId="afffe">
    <w:name w:val="List Paragraph"/>
    <w:basedOn w:val="af6"/>
    <w:uiPriority w:val="34"/>
    <w:qFormat/>
    <w:rsid w:val="00091C8F"/>
    <w:pPr>
      <w:ind w:left="708" w:firstLine="851"/>
    </w:pPr>
  </w:style>
  <w:style w:type="paragraph" w:customStyle="1" w:styleId="27">
    <w:name w:val="РН Заголовок 2"/>
    <w:basedOn w:val="af6"/>
    <w:next w:val="af6"/>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6"/>
    <w:next w:val="af6"/>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6"/>
    <w:next w:val="af6"/>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6"/>
    <w:link w:val="1e"/>
    <w:rsid w:val="00091C8F"/>
    <w:pPr>
      <w:spacing w:after="120"/>
      <w:ind w:left="283"/>
    </w:pPr>
    <w:rPr>
      <w:lang w:val="x-none" w:eastAsia="x-none"/>
    </w:rPr>
  </w:style>
  <w:style w:type="character" w:customStyle="1" w:styleId="affff0">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
    <w:rsid w:val="00091C8F"/>
    <w:rPr>
      <w:sz w:val="24"/>
    </w:rPr>
  </w:style>
  <w:style w:type="paragraph" w:styleId="affff1">
    <w:name w:val="Balloon Text"/>
    <w:basedOn w:val="af6"/>
    <w:link w:val="affff2"/>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2">
    <w:name w:val="Текст выноски Знак"/>
    <w:link w:val="affff1"/>
    <w:rsid w:val="00091C8F"/>
    <w:rPr>
      <w:rFonts w:ascii="Tahoma" w:hAnsi="Tahoma" w:cs="Tahoma"/>
      <w:sz w:val="16"/>
      <w:szCs w:val="16"/>
    </w:rPr>
  </w:style>
  <w:style w:type="paragraph" w:styleId="z-">
    <w:name w:val="HTML Bottom of Form"/>
    <w:basedOn w:val="af6"/>
    <w:next w:val="af6"/>
    <w:link w:val="z-0"/>
    <w:hidden/>
    <w:pPr>
      <w:pBdr>
        <w:top w:val="single" w:sz="6" w:space="1" w:color="auto"/>
      </w:pBdr>
      <w:jc w:val="center"/>
    </w:pPr>
    <w:rPr>
      <w:vanish/>
      <w:sz w:val="16"/>
      <w:szCs w:val="16"/>
      <w:lang w:val="x-none" w:eastAsia="x-none"/>
    </w:rPr>
  </w:style>
  <w:style w:type="paragraph" w:styleId="z-1">
    <w:name w:val="HTML Top of Form"/>
    <w:basedOn w:val="af6"/>
    <w:next w:val="af6"/>
    <w:link w:val="z-2"/>
    <w:hidden/>
    <w:pPr>
      <w:pBdr>
        <w:bottom w:val="single" w:sz="6" w:space="1" w:color="auto"/>
      </w:pBdr>
      <w:jc w:val="center"/>
    </w:pPr>
    <w:rPr>
      <w:vanish/>
      <w:sz w:val="16"/>
      <w:szCs w:val="16"/>
      <w:lang w:val="x-none" w:eastAsia="x-none"/>
    </w:rPr>
  </w:style>
  <w:style w:type="character" w:styleId="affff3">
    <w:name w:val="FollowedHyperlink"/>
    <w:rsid w:val="0082073C"/>
    <w:rPr>
      <w:color w:val="800080"/>
      <w:u w:val="single"/>
    </w:rPr>
  </w:style>
  <w:style w:type="paragraph" w:customStyle="1" w:styleId="10">
    <w:name w:val="М. список 1 Знак"/>
    <w:basedOn w:val="affff4"/>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9">
    <w:name w:val="МаркированныйТочка Знак"/>
    <w:link w:val="af5"/>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4">
    <w:name w:val="Plain Text"/>
    <w:aliases w:val="Текст Знак2,Текст Знак1,Текст Знак2 Знак1 Знак Знак"/>
    <w:basedOn w:val="af6"/>
    <w:link w:val="affff5"/>
    <w:rsid w:val="00091C8F"/>
    <w:rPr>
      <w:rFonts w:ascii="Courier New" w:hAnsi="Courier New"/>
      <w:sz w:val="20"/>
      <w:lang w:val="x-none" w:eastAsia="x-none"/>
    </w:rPr>
  </w:style>
  <w:style w:type="character" w:customStyle="1" w:styleId="affff5">
    <w:name w:val="Текст Знак"/>
    <w:aliases w:val="Текст Знак2 Знак,Текст Знак1 Знак,Текст Знак2 Знак1 Знак Знак Знак"/>
    <w:link w:val="affff4"/>
    <w:rsid w:val="00091C8F"/>
    <w:rPr>
      <w:rFonts w:ascii="Courier New" w:hAnsi="Courier New" w:cs="Courier New"/>
    </w:rPr>
  </w:style>
  <w:style w:type="paragraph" w:styleId="HTML">
    <w:name w:val="HTML Preformatted"/>
    <w:basedOn w:val="af6"/>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6">
    <w:name w:val="Strong"/>
    <w:qFormat/>
    <w:rsid w:val="00091C8F"/>
    <w:rPr>
      <w:b/>
      <w:bCs/>
    </w:rPr>
  </w:style>
  <w:style w:type="paragraph" w:customStyle="1" w:styleId="affff7">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a"/>
    <w:rsid w:val="00091C8F"/>
    <w:pPr>
      <w:ind w:firstLine="851"/>
    </w:pPr>
    <w:rPr>
      <w:sz w:val="24"/>
      <w:lang w:val="en-US"/>
    </w:rPr>
  </w:style>
  <w:style w:type="paragraph" w:customStyle="1" w:styleId="IG">
    <w:name w:val="Нумерованный_список_IG"/>
    <w:basedOn w:val="af6"/>
    <w:rsid w:val="00091C8F"/>
    <w:pPr>
      <w:tabs>
        <w:tab w:val="num" w:pos="0"/>
      </w:tabs>
      <w:ind w:firstLine="851"/>
    </w:pPr>
    <w:rPr>
      <w:snapToGrid w:val="0"/>
      <w:sz w:val="28"/>
      <w:szCs w:val="28"/>
    </w:rPr>
  </w:style>
  <w:style w:type="paragraph" w:styleId="28">
    <w:name w:val="Body Text 2"/>
    <w:basedOn w:val="af6"/>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6"/>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6"/>
    <w:rsid w:val="00091C8F"/>
    <w:pPr>
      <w:tabs>
        <w:tab w:val="left" w:pos="567"/>
      </w:tabs>
      <w:spacing w:line="240" w:lineRule="auto"/>
    </w:pPr>
  </w:style>
  <w:style w:type="paragraph" w:customStyle="1" w:styleId="Style50">
    <w:name w:val="Style50"/>
    <w:basedOn w:val="af6"/>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2">
    <w:name w:val="Нижний колонтитул Знак"/>
    <w:aliases w:val="Title Down Знак"/>
    <w:link w:val="aff1"/>
    <w:uiPriority w:val="99"/>
    <w:rsid w:val="00091C8F"/>
    <w:rPr>
      <w:sz w:val="24"/>
    </w:rPr>
  </w:style>
  <w:style w:type="paragraph" w:customStyle="1" w:styleId="1f3">
    <w:name w:val="Обычный 1"/>
    <w:basedOn w:val="aff1"/>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6"/>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6"/>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6"/>
    <w:rsid w:val="00091C8F"/>
    <w:pPr>
      <w:suppressAutoHyphens/>
      <w:ind w:firstLine="0"/>
    </w:pPr>
    <w:rPr>
      <w:lang w:eastAsia="ar-SA"/>
    </w:rPr>
  </w:style>
  <w:style w:type="paragraph" w:customStyle="1" w:styleId="affff8">
    <w:name w:val="Îáû÷íûé"/>
    <w:rsid w:val="00091C8F"/>
    <w:rPr>
      <w:sz w:val="24"/>
    </w:rPr>
  </w:style>
  <w:style w:type="paragraph" w:customStyle="1" w:styleId="140">
    <w:name w:val="140"/>
    <w:basedOn w:val="af6"/>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6"/>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3"/>
    <w:locked/>
    <w:rsid w:val="00091C8F"/>
    <w:rPr>
      <w:sz w:val="24"/>
    </w:rPr>
  </w:style>
  <w:style w:type="paragraph" w:customStyle="1" w:styleId="affff9">
    <w:name w:val="Таблица"/>
    <w:basedOn w:val="af6"/>
    <w:link w:val="affffa"/>
    <w:rsid w:val="00091C8F"/>
    <w:pPr>
      <w:spacing w:before="20" w:after="20" w:line="216" w:lineRule="auto"/>
      <w:ind w:firstLine="0"/>
      <w:jc w:val="center"/>
    </w:pPr>
    <w:rPr>
      <w:sz w:val="20"/>
    </w:rPr>
  </w:style>
  <w:style w:type="paragraph" w:customStyle="1" w:styleId="TableText">
    <w:name w:val="Table Text"/>
    <w:basedOn w:val="af6"/>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8"/>
    <w:rsid w:val="00485D37"/>
    <w:rPr>
      <w:sz w:val="16"/>
      <w:lang w:val="ru-RU" w:eastAsia="ru-RU" w:bidi="ar-SA"/>
    </w:rPr>
  </w:style>
  <w:style w:type="character" w:customStyle="1" w:styleId="affffb">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c">
    <w:name w:val="Table Grid"/>
    <w:basedOn w:val="af8"/>
    <w:rsid w:val="00913F31"/>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d">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6"/>
    <w:next w:val="af6"/>
    <w:link w:val="1f6"/>
    <w:qFormat/>
    <w:rsid w:val="00091C8F"/>
    <w:pPr>
      <w:ind w:firstLine="0"/>
      <w:jc w:val="center"/>
      <w:outlineLvl w:val="0"/>
    </w:pPr>
    <w:rPr>
      <w:rFonts w:ascii="Arial" w:hAnsi="Arial"/>
      <w:b/>
      <w:bCs/>
      <w:kern w:val="28"/>
      <w:sz w:val="22"/>
      <w:szCs w:val="32"/>
      <w:lang w:val="x-none" w:eastAsia="en-US"/>
    </w:rPr>
  </w:style>
  <w:style w:type="character" w:customStyle="1" w:styleId="affffe">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9"/>
    <w:rsid w:val="00091C8F"/>
    <w:pPr>
      <w:numPr>
        <w:numId w:val="10"/>
      </w:numPr>
    </w:pPr>
  </w:style>
  <w:style w:type="paragraph" w:styleId="afffff">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6"/>
    <w:link w:val="afffff0"/>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1">
    <w:name w:val="Body Text First Indent"/>
    <w:basedOn w:val="affa"/>
    <w:link w:val="afffff2"/>
    <w:rsid w:val="00091C8F"/>
    <w:pPr>
      <w:spacing w:after="120" w:line="360" w:lineRule="auto"/>
      <w:ind w:firstLine="210"/>
    </w:pPr>
    <w:rPr>
      <w:sz w:val="24"/>
    </w:rPr>
  </w:style>
  <w:style w:type="character" w:customStyle="1" w:styleId="affb">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a"/>
    <w:rsid w:val="00091C8F"/>
    <w:rPr>
      <w:sz w:val="22"/>
    </w:rPr>
  </w:style>
  <w:style w:type="numbering" w:customStyle="1" w:styleId="17">
    <w:name w:val="Текущий список1"/>
    <w:rsid w:val="00EA15F2"/>
    <w:pPr>
      <w:numPr>
        <w:numId w:val="2"/>
      </w:numPr>
    </w:pPr>
  </w:style>
  <w:style w:type="character" w:customStyle="1" w:styleId="afffff2">
    <w:name w:val="Красная строка Знак"/>
    <w:link w:val="afffff1"/>
    <w:rsid w:val="00091C8F"/>
    <w:rPr>
      <w:sz w:val="24"/>
    </w:rPr>
  </w:style>
  <w:style w:type="paragraph" w:customStyle="1" w:styleId="afffff3">
    <w:name w:val="перечень"/>
    <w:basedOn w:val="af6"/>
    <w:rsid w:val="00091C8F"/>
    <w:pPr>
      <w:tabs>
        <w:tab w:val="num" w:pos="1215"/>
      </w:tabs>
      <w:spacing w:after="120" w:line="240" w:lineRule="auto"/>
      <w:ind w:left="907" w:hanging="170"/>
    </w:pPr>
  </w:style>
  <w:style w:type="paragraph" w:customStyle="1" w:styleId="r">
    <w:name w:val="r"/>
    <w:basedOn w:val="af6"/>
    <w:rsid w:val="00091C8F"/>
    <w:pPr>
      <w:spacing w:line="240" w:lineRule="auto"/>
      <w:ind w:firstLine="0"/>
      <w:jc w:val="right"/>
    </w:pPr>
    <w:rPr>
      <w:color w:val="000000"/>
      <w:szCs w:val="24"/>
    </w:rPr>
  </w:style>
  <w:style w:type="paragraph" w:styleId="44">
    <w:name w:val="List Bullet 4"/>
    <w:basedOn w:val="af6"/>
    <w:autoRedefine/>
    <w:rsid w:val="00091C8F"/>
    <w:pPr>
      <w:tabs>
        <w:tab w:val="num" w:pos="709"/>
      </w:tabs>
      <w:spacing w:line="240" w:lineRule="auto"/>
      <w:jc w:val="left"/>
    </w:pPr>
    <w:rPr>
      <w:sz w:val="20"/>
    </w:rPr>
  </w:style>
  <w:style w:type="paragraph" w:customStyle="1" w:styleId="a00">
    <w:name w:val="a0"/>
    <w:basedOn w:val="af6"/>
    <w:rsid w:val="00091C8F"/>
    <w:pPr>
      <w:tabs>
        <w:tab w:val="num" w:pos="1440"/>
      </w:tabs>
      <w:ind w:left="1440" w:hanging="720"/>
      <w:jc w:val="left"/>
    </w:pPr>
    <w:rPr>
      <w:szCs w:val="24"/>
    </w:rPr>
  </w:style>
  <w:style w:type="paragraph" w:customStyle="1" w:styleId="a10">
    <w:name w:val="a1"/>
    <w:basedOn w:val="af6"/>
    <w:rsid w:val="00091C8F"/>
    <w:pPr>
      <w:spacing w:line="240" w:lineRule="auto"/>
      <w:ind w:firstLine="0"/>
      <w:jc w:val="center"/>
    </w:pPr>
    <w:rPr>
      <w:b/>
      <w:bCs/>
      <w:szCs w:val="24"/>
    </w:rPr>
  </w:style>
  <w:style w:type="paragraph" w:customStyle="1" w:styleId="a20">
    <w:name w:val="a2"/>
    <w:basedOn w:val="af6"/>
    <w:rsid w:val="00091C8F"/>
    <w:pPr>
      <w:spacing w:line="240" w:lineRule="auto"/>
      <w:ind w:firstLine="0"/>
      <w:jc w:val="center"/>
    </w:pPr>
    <w:rPr>
      <w:b/>
      <w:bCs/>
      <w:sz w:val="32"/>
      <w:szCs w:val="32"/>
    </w:rPr>
  </w:style>
  <w:style w:type="paragraph" w:customStyle="1" w:styleId="a30">
    <w:name w:val="a3"/>
    <w:basedOn w:val="af6"/>
    <w:rsid w:val="00091C8F"/>
    <w:pPr>
      <w:spacing w:before="120" w:after="120" w:line="240" w:lineRule="auto"/>
      <w:ind w:firstLine="0"/>
      <w:jc w:val="center"/>
    </w:pPr>
    <w:rPr>
      <w:szCs w:val="24"/>
    </w:rPr>
  </w:style>
  <w:style w:type="paragraph" w:customStyle="1" w:styleId="a3">
    <w:name w:val="маркер Знак Знак Знак"/>
    <w:basedOn w:val="af6"/>
    <w:link w:val="afffff4"/>
    <w:rsid w:val="00091C8F"/>
    <w:pPr>
      <w:numPr>
        <w:numId w:val="11"/>
      </w:numPr>
    </w:pPr>
    <w:rPr>
      <w:spacing w:val="6"/>
      <w:szCs w:val="24"/>
      <w:lang w:val="x-none" w:eastAsia="x-none"/>
    </w:rPr>
  </w:style>
  <w:style w:type="character" w:customStyle="1" w:styleId="afffff4">
    <w:name w:val="маркер Знак Знак Знак Знак"/>
    <w:link w:val="a3"/>
    <w:rsid w:val="00091C8F"/>
    <w:rPr>
      <w:spacing w:val="6"/>
      <w:sz w:val="24"/>
      <w:szCs w:val="24"/>
      <w:lang w:val="x-none" w:eastAsia="x-none"/>
    </w:rPr>
  </w:style>
  <w:style w:type="paragraph" w:customStyle="1" w:styleId="xl27">
    <w:name w:val="xl27"/>
    <w:basedOn w:val="af6"/>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6"/>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6"/>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6"/>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5">
    <w:name w:val="таблица"/>
    <w:basedOn w:val="af6"/>
    <w:link w:val="afffff6"/>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6">
    <w:name w:val="таблица Знак"/>
    <w:link w:val="afffff5"/>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6"/>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7">
    <w:name w:val="Осн.стиль абз."/>
    <w:basedOn w:val="af6"/>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6"/>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6"/>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6"/>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6"/>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6"/>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6"/>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6"/>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6"/>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8">
    <w:name w:val="Нормальный"/>
    <w:basedOn w:val="af6"/>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6"/>
    <w:rsid w:val="00091C8F"/>
    <w:pPr>
      <w:numPr>
        <w:numId w:val="14"/>
      </w:numPr>
    </w:pPr>
    <w:rPr>
      <w:bCs/>
      <w:color w:val="000000"/>
      <w:szCs w:val="24"/>
    </w:rPr>
  </w:style>
  <w:style w:type="paragraph" w:customStyle="1" w:styleId="ac">
    <w:name w:val="черта Знак"/>
    <w:basedOn w:val="af6"/>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6"/>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6"/>
    <w:rsid w:val="00091C8F"/>
    <w:pPr>
      <w:tabs>
        <w:tab w:val="left" w:pos="1134"/>
      </w:tabs>
      <w:ind w:firstLine="0"/>
      <w:jc w:val="center"/>
    </w:pPr>
  </w:style>
  <w:style w:type="paragraph" w:customStyle="1" w:styleId="01">
    <w:name w:val="0 Отчет"/>
    <w:basedOn w:val="af6"/>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d">
    <w:name w:val="Рисунок Заголовок Название объекта Знак"/>
    <w:link w:val="afb"/>
    <w:locked/>
    <w:rsid w:val="00091C8F"/>
    <w:rPr>
      <w:bCs/>
      <w:sz w:val="24"/>
    </w:rPr>
  </w:style>
  <w:style w:type="paragraph" w:customStyle="1" w:styleId="40">
    <w:name w:val="4 Список"/>
    <w:basedOn w:val="af6"/>
    <w:next w:val="af6"/>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9">
    <w:name w:val="Block Text"/>
    <w:basedOn w:val="af6"/>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a">
    <w:name w:val="List"/>
    <w:basedOn w:val="af6"/>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b">
    <w:name w:val="список"/>
    <w:basedOn w:val="af6"/>
    <w:rsid w:val="00091C8F"/>
    <w:pPr>
      <w:tabs>
        <w:tab w:val="left" w:pos="1134"/>
        <w:tab w:val="num" w:pos="1211"/>
      </w:tabs>
      <w:ind w:left="1211" w:hanging="360"/>
    </w:pPr>
    <w:rPr>
      <w:lang w:eastAsia="en-US"/>
    </w:rPr>
  </w:style>
  <w:style w:type="paragraph" w:customStyle="1" w:styleId="afffffc">
    <w:name w:val="рисунок"/>
    <w:basedOn w:val="01"/>
    <w:rsid w:val="00091C8F"/>
    <w:pPr>
      <w:suppressAutoHyphens/>
      <w:ind w:firstLine="0"/>
      <w:jc w:val="center"/>
    </w:pPr>
    <w:rPr>
      <w:rFonts w:eastAsia="Times New Roman"/>
      <w:szCs w:val="20"/>
    </w:rPr>
  </w:style>
  <w:style w:type="paragraph" w:customStyle="1" w:styleId="afffffd">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6"/>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6"/>
    <w:next w:val="af6"/>
    <w:rsid w:val="00091C8F"/>
    <w:pPr>
      <w:keepNext/>
      <w:widowControl w:val="0"/>
      <w:spacing w:line="240" w:lineRule="auto"/>
      <w:ind w:firstLine="0"/>
      <w:jc w:val="center"/>
    </w:pPr>
    <w:rPr>
      <w:rFonts w:ascii="Baltica" w:hAnsi="Baltica"/>
      <w:b/>
      <w:spacing w:val="20"/>
    </w:rPr>
  </w:style>
  <w:style w:type="paragraph" w:customStyle="1" w:styleId="text">
    <w:name w:val="text"/>
    <w:basedOn w:val="af6"/>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6"/>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6"/>
    <w:next w:val="af6"/>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e">
    <w:name w:val="Заголовок таблиц"/>
    <w:basedOn w:val="affa"/>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6"/>
    <w:rsid w:val="00091C8F"/>
    <w:pPr>
      <w:overflowPunct w:val="0"/>
      <w:autoSpaceDE w:val="0"/>
      <w:autoSpaceDN w:val="0"/>
      <w:adjustRightInd w:val="0"/>
      <w:spacing w:line="240" w:lineRule="auto"/>
      <w:ind w:firstLine="0"/>
    </w:pPr>
  </w:style>
  <w:style w:type="paragraph" w:customStyle="1" w:styleId="39">
    <w:name w:val="заголовок 3"/>
    <w:basedOn w:val="af6"/>
    <w:next w:val="af6"/>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6"/>
    <w:link w:val="128"/>
    <w:rsid w:val="00091C8F"/>
    <w:pPr>
      <w:spacing w:line="240" w:lineRule="auto"/>
      <w:ind w:firstLine="0"/>
      <w:jc w:val="left"/>
    </w:pPr>
    <w:rPr>
      <w:lang w:val="x-none" w:eastAsia="x-none"/>
    </w:rPr>
  </w:style>
  <w:style w:type="paragraph" w:customStyle="1" w:styleId="129">
    <w:name w:val="Об таб центр12"/>
    <w:basedOn w:val="af6"/>
    <w:link w:val="12a"/>
    <w:rsid w:val="00091C8F"/>
    <w:pPr>
      <w:spacing w:line="240" w:lineRule="auto"/>
      <w:ind w:firstLine="0"/>
      <w:jc w:val="center"/>
    </w:pPr>
    <w:rPr>
      <w:lang w:val="x-none" w:eastAsia="x-none"/>
    </w:rPr>
  </w:style>
  <w:style w:type="paragraph" w:customStyle="1" w:styleId="3a">
    <w:name w:val="Об уп3"/>
    <w:basedOn w:val="af6"/>
    <w:link w:val="3b"/>
    <w:rsid w:val="00091C8F"/>
    <w:pPr>
      <w:spacing w:line="240" w:lineRule="auto"/>
      <w:ind w:firstLine="720"/>
    </w:pPr>
    <w:rPr>
      <w:spacing w:val="-6"/>
      <w:sz w:val="28"/>
      <w:lang w:val="x-none" w:eastAsia="x-none"/>
    </w:rPr>
  </w:style>
  <w:style w:type="paragraph" w:customStyle="1" w:styleId="2f4">
    <w:name w:val="Об уп2"/>
    <w:basedOn w:val="af6"/>
    <w:link w:val="2f5"/>
    <w:rsid w:val="00091C8F"/>
    <w:pPr>
      <w:spacing w:line="240" w:lineRule="auto"/>
      <w:ind w:firstLine="720"/>
    </w:pPr>
    <w:rPr>
      <w:spacing w:val="-4"/>
      <w:sz w:val="28"/>
      <w:lang w:val="x-none" w:eastAsia="x-none"/>
    </w:rPr>
  </w:style>
  <w:style w:type="table" w:styleId="affffff">
    <w:name w:val="Table Theme"/>
    <w:basedOn w:val="af8"/>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0">
    <w:name w:val="без нумерации"/>
    <w:basedOn w:val="af6"/>
    <w:rsid w:val="00091C8F"/>
    <w:pPr>
      <w:widowControl w:val="0"/>
      <w:spacing w:line="240" w:lineRule="auto"/>
      <w:ind w:firstLine="680"/>
    </w:pPr>
    <w:rPr>
      <w:szCs w:val="24"/>
    </w:rPr>
  </w:style>
  <w:style w:type="paragraph" w:customStyle="1" w:styleId="affffff1">
    <w:name w:val="Осн. стиль абз Знак Знак"/>
    <w:basedOn w:val="affa"/>
    <w:link w:val="affffff2"/>
    <w:rsid w:val="00091C8F"/>
    <w:pPr>
      <w:ind w:left="1287" w:hanging="720"/>
    </w:pPr>
    <w:rPr>
      <w:sz w:val="24"/>
      <w:szCs w:val="24"/>
    </w:rPr>
  </w:style>
  <w:style w:type="character" w:customStyle="1" w:styleId="affffff2">
    <w:name w:val="Осн. стиль абз Знак Знак Знак"/>
    <w:link w:val="affffff1"/>
    <w:locked/>
    <w:rsid w:val="00091C8F"/>
    <w:rPr>
      <w:sz w:val="24"/>
      <w:szCs w:val="24"/>
      <w:lang w:val="ru-RU" w:eastAsia="ru-RU" w:bidi="ar-SA"/>
    </w:rPr>
  </w:style>
  <w:style w:type="paragraph" w:customStyle="1" w:styleId="aa">
    <w:name w:val="СТИЛЬ АБЗАЦА"/>
    <w:basedOn w:val="af6"/>
    <w:rsid w:val="00091C8F"/>
    <w:pPr>
      <w:numPr>
        <w:ilvl w:val="2"/>
        <w:numId w:val="18"/>
      </w:numPr>
      <w:spacing w:line="240" w:lineRule="auto"/>
    </w:pPr>
    <w:rPr>
      <w:szCs w:val="24"/>
    </w:rPr>
  </w:style>
  <w:style w:type="paragraph" w:customStyle="1" w:styleId="affffff3">
    <w:name w:val="осн.стиль абз."/>
    <w:basedOn w:val="af6"/>
    <w:rsid w:val="00091C8F"/>
    <w:pPr>
      <w:widowControl w:val="0"/>
      <w:spacing w:line="240" w:lineRule="auto"/>
      <w:ind w:left="-254" w:firstLine="680"/>
    </w:pPr>
    <w:rPr>
      <w:szCs w:val="24"/>
    </w:rPr>
  </w:style>
  <w:style w:type="paragraph" w:customStyle="1" w:styleId="WW-3">
    <w:name w:val="WW-Основной текст с отступом 3"/>
    <w:basedOn w:val="af6"/>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6"/>
    <w:rsid w:val="00091C8F"/>
    <w:pPr>
      <w:spacing w:after="160" w:line="240" w:lineRule="auto"/>
      <w:ind w:firstLine="0"/>
      <w:jc w:val="left"/>
    </w:pPr>
    <w:rPr>
      <w:rFonts w:ascii="Arial" w:hAnsi="Arial"/>
      <w:b/>
      <w:color w:val="FFFFFF"/>
      <w:sz w:val="32"/>
      <w:lang w:val="en-US" w:eastAsia="en-US"/>
    </w:rPr>
  </w:style>
  <w:style w:type="paragraph" w:customStyle="1" w:styleId="affffff4">
    <w:name w:val="Основной текст док."/>
    <w:basedOn w:val="af6"/>
    <w:link w:val="affffff5"/>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6">
    <w:name w:val="БЕЗ НУМЕРАЦИИ"/>
    <w:basedOn w:val="af6"/>
    <w:link w:val="affffff7"/>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6"/>
    <w:rsid w:val="00091C8F"/>
    <w:pPr>
      <w:tabs>
        <w:tab w:val="left" w:pos="1134"/>
      </w:tabs>
      <w:suppressAutoHyphens/>
      <w:ind w:firstLine="0"/>
      <w:jc w:val="center"/>
    </w:pPr>
    <w:rPr>
      <w:rFonts w:eastAsia="MS Mincho"/>
      <w:lang w:eastAsia="en-US"/>
    </w:rPr>
  </w:style>
  <w:style w:type="paragraph" w:customStyle="1" w:styleId="1fe">
    <w:name w:val="Знак1"/>
    <w:basedOn w:val="af6"/>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a"/>
    <w:rsid w:val="00091C8F"/>
    <w:pPr>
      <w:jc w:val="center"/>
    </w:pPr>
    <w:rPr>
      <w:sz w:val="24"/>
      <w:lang w:val="en-US"/>
    </w:rPr>
  </w:style>
  <w:style w:type="paragraph" w:customStyle="1" w:styleId="tabname">
    <w:name w:val="tabname"/>
    <w:basedOn w:val="af6"/>
    <w:rsid w:val="00091C8F"/>
    <w:pPr>
      <w:spacing w:line="240" w:lineRule="auto"/>
      <w:ind w:firstLine="0"/>
    </w:pPr>
    <w:rPr>
      <w:iCs/>
      <w:color w:val="000000"/>
      <w:lang w:val="en-US"/>
    </w:rPr>
  </w:style>
  <w:style w:type="paragraph" w:customStyle="1" w:styleId="Dhead3">
    <w:name w:val="Dhead3"/>
    <w:basedOn w:val="affa"/>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6"/>
    <w:rsid w:val="00091C8F"/>
    <w:pPr>
      <w:spacing w:line="240" w:lineRule="auto"/>
      <w:ind w:firstLine="0"/>
      <w:jc w:val="center"/>
    </w:pPr>
    <w:rPr>
      <w:sz w:val="20"/>
      <w:szCs w:val="26"/>
    </w:rPr>
  </w:style>
  <w:style w:type="paragraph" w:customStyle="1" w:styleId="1ff">
    <w:name w:val="Абзац списка1"/>
    <w:basedOn w:val="af6"/>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a">
    <w:name w:val="Схема документа Знак"/>
    <w:link w:val="afff9"/>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8">
    <w:name w:val="annotation text"/>
    <w:basedOn w:val="af6"/>
    <w:link w:val="affffff9"/>
    <w:rsid w:val="00091C8F"/>
    <w:pPr>
      <w:spacing w:line="240" w:lineRule="auto"/>
      <w:ind w:firstLine="0"/>
      <w:jc w:val="left"/>
    </w:pPr>
    <w:rPr>
      <w:szCs w:val="24"/>
      <w:lang w:val="x-none" w:eastAsia="x-none"/>
    </w:rPr>
  </w:style>
  <w:style w:type="character" w:customStyle="1" w:styleId="affffff9">
    <w:name w:val="Текст примечания Знак"/>
    <w:link w:val="affffff8"/>
    <w:rsid w:val="00091C8F"/>
    <w:rPr>
      <w:sz w:val="24"/>
      <w:szCs w:val="24"/>
    </w:rPr>
  </w:style>
  <w:style w:type="character" w:styleId="affffffa">
    <w:name w:val="annotation reference"/>
    <w:rsid w:val="00091C8F"/>
    <w:rPr>
      <w:sz w:val="16"/>
    </w:rPr>
  </w:style>
  <w:style w:type="paragraph" w:customStyle="1" w:styleId="1ff0">
    <w:name w:val="Нумерованный список1"/>
    <w:basedOn w:val="af6"/>
    <w:link w:val="1ff1"/>
    <w:rsid w:val="00091C8F"/>
    <w:pPr>
      <w:tabs>
        <w:tab w:val="num" w:pos="284"/>
        <w:tab w:val="num" w:pos="1636"/>
      </w:tabs>
      <w:ind w:left="284" w:hanging="284"/>
    </w:pPr>
    <w:rPr>
      <w:rFonts w:ascii="Arial" w:hAnsi="Arial"/>
      <w:szCs w:val="24"/>
      <w:lang w:val="x-none" w:eastAsia="x-none"/>
    </w:rPr>
  </w:style>
  <w:style w:type="paragraph" w:customStyle="1" w:styleId="affffffb">
    <w:name w:val="Краткий обратный адрес"/>
    <w:basedOn w:val="af6"/>
    <w:rsid w:val="00091C8F"/>
    <w:pPr>
      <w:spacing w:line="240" w:lineRule="auto"/>
      <w:ind w:firstLine="0"/>
      <w:jc w:val="left"/>
    </w:pPr>
    <w:rPr>
      <w:szCs w:val="24"/>
    </w:rPr>
  </w:style>
  <w:style w:type="paragraph" w:customStyle="1" w:styleId="212">
    <w:name w:val="Основной текст с отступом 21"/>
    <w:basedOn w:val="af6"/>
    <w:rsid w:val="00091C8F"/>
    <w:pPr>
      <w:ind w:firstLine="705"/>
    </w:pPr>
    <w:rPr>
      <w:b/>
      <w:szCs w:val="24"/>
    </w:rPr>
  </w:style>
  <w:style w:type="paragraph" w:customStyle="1" w:styleId="affffffc">
    <w:name w:val="Абзац"/>
    <w:basedOn w:val="af6"/>
    <w:link w:val="affffffd"/>
    <w:autoRedefine/>
    <w:rsid w:val="00091C8F"/>
    <w:pPr>
      <w:spacing w:line="312" w:lineRule="auto"/>
      <w:jc w:val="center"/>
    </w:pPr>
    <w:rPr>
      <w:b/>
      <w:caps/>
      <w:sz w:val="28"/>
      <w:szCs w:val="28"/>
      <w:lang w:val="x-none" w:eastAsia="x-none"/>
    </w:rPr>
  </w:style>
  <w:style w:type="paragraph" w:customStyle="1" w:styleId="affffffe">
    <w:name w:val="Шапка табличная"/>
    <w:basedOn w:val="af6"/>
    <w:next w:val="af6"/>
    <w:rsid w:val="00091C8F"/>
    <w:pPr>
      <w:keepNext/>
      <w:pageBreakBefore/>
      <w:spacing w:line="240" w:lineRule="auto"/>
      <w:ind w:firstLine="0"/>
      <w:jc w:val="center"/>
    </w:pPr>
    <w:rPr>
      <w:szCs w:val="24"/>
    </w:rPr>
  </w:style>
  <w:style w:type="paragraph" w:customStyle="1" w:styleId="afffffff">
    <w:name w:val="Назв.таблицы"/>
    <w:basedOn w:val="af6"/>
    <w:next w:val="afffffff0"/>
    <w:link w:val="afffffff1"/>
    <w:rsid w:val="00091C8F"/>
    <w:pPr>
      <w:keepNext/>
      <w:spacing w:after="120" w:line="240" w:lineRule="auto"/>
      <w:ind w:firstLine="0"/>
      <w:jc w:val="center"/>
    </w:pPr>
    <w:rPr>
      <w:szCs w:val="24"/>
      <w:lang w:val="x-none" w:eastAsia="x-none"/>
    </w:rPr>
  </w:style>
  <w:style w:type="paragraph" w:customStyle="1" w:styleId="afffffff0">
    <w:name w:val="Заголовок таблицы"/>
    <w:basedOn w:val="af6"/>
    <w:rsid w:val="00091C8F"/>
    <w:pPr>
      <w:keepNext/>
      <w:spacing w:line="240" w:lineRule="auto"/>
      <w:ind w:firstLine="0"/>
      <w:jc w:val="center"/>
    </w:pPr>
    <w:rPr>
      <w:rFonts w:ascii="Arial" w:hAnsi="Arial"/>
      <w:szCs w:val="24"/>
    </w:rPr>
  </w:style>
  <w:style w:type="paragraph" w:customStyle="1" w:styleId="afffffff2">
    <w:name w:val="Текст табличный"/>
    <w:basedOn w:val="af6"/>
    <w:rsid w:val="00091C8F"/>
    <w:pPr>
      <w:spacing w:line="240" w:lineRule="auto"/>
      <w:ind w:firstLine="0"/>
    </w:pPr>
    <w:rPr>
      <w:sz w:val="22"/>
      <w:szCs w:val="24"/>
    </w:rPr>
  </w:style>
  <w:style w:type="paragraph" w:customStyle="1" w:styleId="afffffff3">
    <w:name w:val="Осн. текст"/>
    <w:basedOn w:val="af6"/>
    <w:link w:val="afffffff4"/>
    <w:rsid w:val="00091C8F"/>
    <w:pPr>
      <w:spacing w:after="120" w:line="240" w:lineRule="auto"/>
    </w:pPr>
    <w:rPr>
      <w:szCs w:val="24"/>
      <w:lang w:val="x-none" w:eastAsia="x-none"/>
    </w:rPr>
  </w:style>
  <w:style w:type="character" w:customStyle="1" w:styleId="afffffff4">
    <w:name w:val="Осн. текст Знак"/>
    <w:link w:val="afffffff3"/>
    <w:rsid w:val="00091C8F"/>
    <w:rPr>
      <w:sz w:val="24"/>
      <w:szCs w:val="24"/>
    </w:rPr>
  </w:style>
  <w:style w:type="paragraph" w:styleId="afffffff5">
    <w:name w:val="Message Header"/>
    <w:basedOn w:val="af6"/>
    <w:next w:val="affff9"/>
    <w:link w:val="afffffff6"/>
    <w:rsid w:val="00091C8F"/>
    <w:pPr>
      <w:spacing w:line="240" w:lineRule="auto"/>
      <w:ind w:firstLine="0"/>
      <w:jc w:val="center"/>
    </w:pPr>
    <w:rPr>
      <w:rFonts w:ascii="Arial" w:hAnsi="Arial"/>
      <w:b/>
      <w:szCs w:val="24"/>
      <w:lang w:val="x-none" w:eastAsia="x-none"/>
    </w:rPr>
  </w:style>
  <w:style w:type="character" w:customStyle="1" w:styleId="afffffff6">
    <w:name w:val="Шапка Знак"/>
    <w:link w:val="afffffff5"/>
    <w:rsid w:val="00091C8F"/>
    <w:rPr>
      <w:rFonts w:ascii="Arial" w:hAnsi="Arial" w:cs="Arial"/>
      <w:b/>
      <w:sz w:val="24"/>
      <w:szCs w:val="24"/>
    </w:rPr>
  </w:style>
  <w:style w:type="paragraph" w:customStyle="1" w:styleId="xl31">
    <w:name w:val="xl31"/>
    <w:basedOn w:val="af6"/>
    <w:rsid w:val="00091C8F"/>
    <w:pPr>
      <w:pBdr>
        <w:right w:val="single" w:sz="4" w:space="0" w:color="auto"/>
      </w:pBdr>
      <w:spacing w:before="100" w:after="100" w:line="240" w:lineRule="auto"/>
      <w:ind w:firstLine="0"/>
      <w:jc w:val="center"/>
    </w:pPr>
    <w:rPr>
      <w:szCs w:val="24"/>
    </w:rPr>
  </w:style>
  <w:style w:type="paragraph" w:customStyle="1" w:styleId="afffffff7">
    <w:name w:val="Заг.Табл."/>
    <w:next w:val="af6"/>
    <w:rsid w:val="00091C8F"/>
    <w:pPr>
      <w:jc w:val="center"/>
    </w:pPr>
    <w:rPr>
      <w:noProof/>
    </w:rPr>
  </w:style>
  <w:style w:type="paragraph" w:customStyle="1" w:styleId="BodyTextIndent21">
    <w:name w:val="Body Text Indent 21"/>
    <w:basedOn w:val="af6"/>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6"/>
    <w:rsid w:val="00091C8F"/>
    <w:pPr>
      <w:spacing w:line="240" w:lineRule="auto"/>
      <w:ind w:firstLine="0"/>
      <w:jc w:val="center"/>
    </w:pPr>
    <w:rPr>
      <w:rFonts w:ascii="Arial" w:hAnsi="Arial"/>
      <w:b/>
      <w:snapToGrid w:val="0"/>
      <w:sz w:val="28"/>
      <w:szCs w:val="24"/>
    </w:rPr>
  </w:style>
  <w:style w:type="paragraph" w:customStyle="1" w:styleId="afffffff8">
    <w:name w:val="Заголовок таблицы Знак Знак"/>
    <w:basedOn w:val="af6"/>
    <w:link w:val="afffffff9"/>
    <w:rsid w:val="00091C8F"/>
    <w:pPr>
      <w:spacing w:line="240" w:lineRule="auto"/>
      <w:ind w:firstLine="0"/>
      <w:jc w:val="center"/>
    </w:pPr>
    <w:rPr>
      <w:rFonts w:ascii="Arial" w:hAnsi="Arial"/>
      <w:szCs w:val="24"/>
      <w:lang w:val="x-none" w:eastAsia="x-none"/>
    </w:rPr>
  </w:style>
  <w:style w:type="character" w:customStyle="1" w:styleId="afffffff9">
    <w:name w:val="Заголовок таблицы Знак Знак Знак"/>
    <w:link w:val="afffffff8"/>
    <w:locked/>
    <w:rsid w:val="00091C8F"/>
    <w:rPr>
      <w:rFonts w:ascii="Arial" w:hAnsi="Arial" w:cs="Arial"/>
      <w:sz w:val="24"/>
      <w:szCs w:val="24"/>
    </w:rPr>
  </w:style>
  <w:style w:type="paragraph" w:customStyle="1" w:styleId="310">
    <w:name w:val="Основной текст 31"/>
    <w:basedOn w:val="af6"/>
    <w:rsid w:val="00091C8F"/>
    <w:pPr>
      <w:spacing w:line="240" w:lineRule="auto"/>
      <w:ind w:firstLine="0"/>
      <w:jc w:val="center"/>
    </w:pPr>
    <w:rPr>
      <w:sz w:val="28"/>
      <w:szCs w:val="24"/>
    </w:rPr>
  </w:style>
  <w:style w:type="paragraph" w:customStyle="1" w:styleId="3f">
    <w:name w:val="çàãîëîâîê 3"/>
    <w:basedOn w:val="af6"/>
    <w:next w:val="af6"/>
    <w:rsid w:val="00091C8F"/>
    <w:pPr>
      <w:keepNext/>
      <w:spacing w:before="240" w:after="60" w:line="240" w:lineRule="auto"/>
      <w:ind w:firstLine="0"/>
      <w:jc w:val="center"/>
    </w:pPr>
    <w:rPr>
      <w:b/>
      <w:sz w:val="28"/>
      <w:szCs w:val="24"/>
    </w:rPr>
  </w:style>
  <w:style w:type="paragraph" w:customStyle="1" w:styleId="1ff3">
    <w:name w:val="заголовок 1"/>
    <w:basedOn w:val="af6"/>
    <w:next w:val="af6"/>
    <w:rsid w:val="00091C8F"/>
    <w:pPr>
      <w:keepNext/>
      <w:spacing w:before="240" w:after="60" w:line="240" w:lineRule="auto"/>
      <w:ind w:firstLine="0"/>
      <w:jc w:val="center"/>
    </w:pPr>
    <w:rPr>
      <w:b/>
      <w:kern w:val="28"/>
      <w:sz w:val="72"/>
      <w:szCs w:val="24"/>
    </w:rPr>
  </w:style>
  <w:style w:type="paragraph" w:customStyle="1" w:styleId="2f7">
    <w:name w:val="заголовок 2"/>
    <w:basedOn w:val="af6"/>
    <w:next w:val="af6"/>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6"/>
    <w:next w:val="af6"/>
    <w:rsid w:val="00091C8F"/>
    <w:pPr>
      <w:keepNext/>
      <w:spacing w:before="240" w:after="60" w:line="240" w:lineRule="auto"/>
      <w:ind w:firstLine="0"/>
      <w:jc w:val="left"/>
    </w:pPr>
    <w:rPr>
      <w:b/>
      <w:szCs w:val="24"/>
    </w:rPr>
  </w:style>
  <w:style w:type="paragraph" w:customStyle="1" w:styleId="56">
    <w:name w:val="заголовок 5"/>
    <w:basedOn w:val="af6"/>
    <w:next w:val="af6"/>
    <w:rsid w:val="00091C8F"/>
    <w:pPr>
      <w:spacing w:before="240" w:after="60" w:line="240" w:lineRule="auto"/>
      <w:ind w:firstLine="0"/>
      <w:jc w:val="left"/>
    </w:pPr>
    <w:rPr>
      <w:sz w:val="22"/>
      <w:szCs w:val="24"/>
    </w:rPr>
  </w:style>
  <w:style w:type="paragraph" w:customStyle="1" w:styleId="62">
    <w:name w:val="заголовок 6"/>
    <w:basedOn w:val="af6"/>
    <w:next w:val="af6"/>
    <w:rsid w:val="00091C8F"/>
    <w:pPr>
      <w:spacing w:before="240" w:after="60" w:line="240" w:lineRule="auto"/>
      <w:ind w:firstLine="0"/>
      <w:jc w:val="left"/>
    </w:pPr>
    <w:rPr>
      <w:i/>
      <w:sz w:val="22"/>
      <w:szCs w:val="24"/>
    </w:rPr>
  </w:style>
  <w:style w:type="paragraph" w:customStyle="1" w:styleId="74">
    <w:name w:val="заголовок 7"/>
    <w:basedOn w:val="af6"/>
    <w:next w:val="af6"/>
    <w:rsid w:val="00091C8F"/>
    <w:pPr>
      <w:spacing w:before="240" w:after="60" w:line="240" w:lineRule="auto"/>
      <w:ind w:firstLine="0"/>
      <w:jc w:val="left"/>
    </w:pPr>
    <w:rPr>
      <w:szCs w:val="24"/>
    </w:rPr>
  </w:style>
  <w:style w:type="paragraph" w:customStyle="1" w:styleId="84">
    <w:name w:val="заголовок 8"/>
    <w:basedOn w:val="af6"/>
    <w:next w:val="af6"/>
    <w:rsid w:val="00091C8F"/>
    <w:pPr>
      <w:spacing w:before="240" w:after="60" w:line="240" w:lineRule="auto"/>
      <w:ind w:firstLine="0"/>
      <w:jc w:val="left"/>
    </w:pPr>
    <w:rPr>
      <w:i/>
      <w:szCs w:val="24"/>
    </w:rPr>
  </w:style>
  <w:style w:type="paragraph" w:customStyle="1" w:styleId="93">
    <w:name w:val="заголовок 9"/>
    <w:basedOn w:val="af6"/>
    <w:next w:val="af6"/>
    <w:rsid w:val="00091C8F"/>
    <w:pPr>
      <w:spacing w:before="240" w:after="60" w:line="240" w:lineRule="auto"/>
      <w:ind w:firstLine="0"/>
      <w:jc w:val="left"/>
    </w:pPr>
    <w:rPr>
      <w:b/>
      <w:i/>
      <w:sz w:val="18"/>
      <w:szCs w:val="24"/>
    </w:rPr>
  </w:style>
  <w:style w:type="character" w:customStyle="1" w:styleId="afffffffa">
    <w:name w:val="Основной шрифт"/>
    <w:rsid w:val="00091C8F"/>
  </w:style>
  <w:style w:type="character" w:customStyle="1" w:styleId="afffffffb">
    <w:name w:val="номер страницы"/>
    <w:rsid w:val="00091C8F"/>
  </w:style>
  <w:style w:type="paragraph" w:customStyle="1" w:styleId="1ff4">
    <w:name w:val="оглавление 1"/>
    <w:basedOn w:val="af6"/>
    <w:next w:val="af6"/>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6"/>
    <w:next w:val="af6"/>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6"/>
    <w:next w:val="af6"/>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6"/>
    <w:next w:val="af6"/>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6"/>
    <w:next w:val="af6"/>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6"/>
    <w:next w:val="af6"/>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6"/>
    <w:next w:val="af6"/>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6"/>
    <w:next w:val="af6"/>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6"/>
    <w:next w:val="af6"/>
    <w:autoRedefine/>
    <w:rsid w:val="00091C8F"/>
    <w:pPr>
      <w:tabs>
        <w:tab w:val="right" w:leader="dot" w:pos="9072"/>
      </w:tabs>
      <w:spacing w:line="240" w:lineRule="auto"/>
      <w:ind w:left="1400" w:firstLine="0"/>
      <w:jc w:val="left"/>
    </w:pPr>
    <w:rPr>
      <w:szCs w:val="24"/>
    </w:rPr>
  </w:style>
  <w:style w:type="paragraph" w:customStyle="1" w:styleId="afffffffc">
    <w:name w:val="текст сноски"/>
    <w:basedOn w:val="af6"/>
    <w:rsid w:val="00091C8F"/>
    <w:pPr>
      <w:spacing w:line="240" w:lineRule="auto"/>
      <w:ind w:firstLine="0"/>
      <w:jc w:val="left"/>
    </w:pPr>
    <w:rPr>
      <w:szCs w:val="24"/>
    </w:rPr>
  </w:style>
  <w:style w:type="character" w:customStyle="1" w:styleId="afffffffd">
    <w:name w:val="знак сноски"/>
    <w:rsid w:val="00091C8F"/>
    <w:rPr>
      <w:vertAlign w:val="superscript"/>
    </w:rPr>
  </w:style>
  <w:style w:type="paragraph" w:customStyle="1" w:styleId="1ff5">
    <w:name w:val="çàãîëîâîê 1"/>
    <w:basedOn w:val="af6"/>
    <w:next w:val="af6"/>
    <w:rsid w:val="00091C8F"/>
    <w:pPr>
      <w:keepNext/>
      <w:spacing w:before="240" w:after="60" w:line="240" w:lineRule="auto"/>
      <w:ind w:firstLine="0"/>
      <w:jc w:val="center"/>
    </w:pPr>
    <w:rPr>
      <w:b/>
      <w:kern w:val="28"/>
      <w:sz w:val="72"/>
      <w:szCs w:val="24"/>
    </w:rPr>
  </w:style>
  <w:style w:type="paragraph" w:customStyle="1" w:styleId="2fa">
    <w:name w:val="çàãîëîâîê 2"/>
    <w:basedOn w:val="af6"/>
    <w:next w:val="af6"/>
    <w:rsid w:val="00091C8F"/>
    <w:pPr>
      <w:keepNext/>
      <w:spacing w:before="240" w:after="60" w:line="240" w:lineRule="auto"/>
      <w:ind w:firstLine="0"/>
      <w:jc w:val="center"/>
    </w:pPr>
    <w:rPr>
      <w:b/>
      <w:sz w:val="32"/>
      <w:szCs w:val="24"/>
    </w:rPr>
  </w:style>
  <w:style w:type="paragraph" w:customStyle="1" w:styleId="49">
    <w:name w:val="çàãîëîâîê 4"/>
    <w:basedOn w:val="af6"/>
    <w:next w:val="af6"/>
    <w:rsid w:val="00091C8F"/>
    <w:pPr>
      <w:keepNext/>
      <w:spacing w:before="240" w:after="60" w:line="240" w:lineRule="auto"/>
      <w:ind w:firstLine="0"/>
      <w:jc w:val="left"/>
    </w:pPr>
    <w:rPr>
      <w:b/>
      <w:szCs w:val="24"/>
    </w:rPr>
  </w:style>
  <w:style w:type="paragraph" w:customStyle="1" w:styleId="58">
    <w:name w:val="çàãîëîâîê 5"/>
    <w:basedOn w:val="af6"/>
    <w:next w:val="af6"/>
    <w:rsid w:val="00091C8F"/>
    <w:pPr>
      <w:spacing w:before="240" w:after="60" w:line="240" w:lineRule="auto"/>
      <w:ind w:firstLine="0"/>
      <w:jc w:val="left"/>
    </w:pPr>
    <w:rPr>
      <w:sz w:val="22"/>
      <w:szCs w:val="24"/>
    </w:rPr>
  </w:style>
  <w:style w:type="paragraph" w:customStyle="1" w:styleId="64">
    <w:name w:val="çàãîëîâîê 6"/>
    <w:basedOn w:val="af6"/>
    <w:next w:val="af6"/>
    <w:rsid w:val="00091C8F"/>
    <w:pPr>
      <w:spacing w:before="240" w:after="60" w:line="240" w:lineRule="auto"/>
      <w:ind w:firstLine="0"/>
      <w:jc w:val="left"/>
    </w:pPr>
    <w:rPr>
      <w:i/>
      <w:sz w:val="22"/>
      <w:szCs w:val="24"/>
    </w:rPr>
  </w:style>
  <w:style w:type="paragraph" w:customStyle="1" w:styleId="76">
    <w:name w:val="çàãîëîâîê 7"/>
    <w:basedOn w:val="af6"/>
    <w:next w:val="af6"/>
    <w:rsid w:val="00091C8F"/>
    <w:pPr>
      <w:spacing w:before="240" w:after="60" w:line="240" w:lineRule="auto"/>
      <w:ind w:firstLine="0"/>
      <w:jc w:val="left"/>
    </w:pPr>
    <w:rPr>
      <w:szCs w:val="24"/>
    </w:rPr>
  </w:style>
  <w:style w:type="paragraph" w:customStyle="1" w:styleId="86">
    <w:name w:val="çàãîëîâîê 8"/>
    <w:basedOn w:val="af6"/>
    <w:next w:val="af6"/>
    <w:rsid w:val="00091C8F"/>
    <w:pPr>
      <w:spacing w:before="240" w:after="60" w:line="240" w:lineRule="auto"/>
      <w:ind w:firstLine="0"/>
      <w:jc w:val="left"/>
    </w:pPr>
    <w:rPr>
      <w:i/>
      <w:szCs w:val="24"/>
    </w:rPr>
  </w:style>
  <w:style w:type="paragraph" w:customStyle="1" w:styleId="95">
    <w:name w:val="çàãîëîâîê 9"/>
    <w:basedOn w:val="af6"/>
    <w:next w:val="af6"/>
    <w:rsid w:val="00091C8F"/>
    <w:pPr>
      <w:spacing w:before="240" w:after="60" w:line="240" w:lineRule="auto"/>
      <w:ind w:firstLine="0"/>
      <w:jc w:val="left"/>
    </w:pPr>
    <w:rPr>
      <w:b/>
      <w:i/>
      <w:sz w:val="18"/>
      <w:szCs w:val="24"/>
    </w:rPr>
  </w:style>
  <w:style w:type="character" w:customStyle="1" w:styleId="afffffffe">
    <w:name w:val="Îñíîâíîé øðèôò"/>
    <w:rsid w:val="00091C8F"/>
  </w:style>
  <w:style w:type="character" w:customStyle="1" w:styleId="affffffff">
    <w:name w:val="íîìåð ñòðàíèöû"/>
    <w:rsid w:val="00091C8F"/>
  </w:style>
  <w:style w:type="paragraph" w:customStyle="1" w:styleId="1ff6">
    <w:name w:val="îãëàâëåíèå 1"/>
    <w:basedOn w:val="af6"/>
    <w:next w:val="af6"/>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6"/>
    <w:next w:val="af6"/>
    <w:rsid w:val="00091C8F"/>
    <w:pPr>
      <w:tabs>
        <w:tab w:val="right" w:leader="dot" w:pos="9072"/>
      </w:tabs>
      <w:spacing w:before="240" w:line="240" w:lineRule="auto"/>
      <w:ind w:firstLine="0"/>
      <w:jc w:val="left"/>
    </w:pPr>
    <w:rPr>
      <w:b/>
      <w:szCs w:val="24"/>
    </w:rPr>
  </w:style>
  <w:style w:type="paragraph" w:customStyle="1" w:styleId="3f1">
    <w:name w:val="îãëàâëåíèå 3"/>
    <w:basedOn w:val="af6"/>
    <w:next w:val="af6"/>
    <w:rsid w:val="00091C8F"/>
    <w:pPr>
      <w:tabs>
        <w:tab w:val="right" w:leader="dot" w:pos="9072"/>
      </w:tabs>
      <w:spacing w:line="240" w:lineRule="auto"/>
      <w:ind w:left="200" w:firstLine="0"/>
      <w:jc w:val="left"/>
    </w:pPr>
    <w:rPr>
      <w:szCs w:val="24"/>
    </w:rPr>
  </w:style>
  <w:style w:type="paragraph" w:customStyle="1" w:styleId="4a">
    <w:name w:val="îãëàâëåíèå 4"/>
    <w:basedOn w:val="af6"/>
    <w:next w:val="af6"/>
    <w:rsid w:val="00091C8F"/>
    <w:pPr>
      <w:tabs>
        <w:tab w:val="right" w:leader="dot" w:pos="9072"/>
      </w:tabs>
      <w:spacing w:line="240" w:lineRule="auto"/>
      <w:ind w:left="400" w:firstLine="0"/>
      <w:jc w:val="left"/>
    </w:pPr>
    <w:rPr>
      <w:szCs w:val="24"/>
    </w:rPr>
  </w:style>
  <w:style w:type="paragraph" w:customStyle="1" w:styleId="59">
    <w:name w:val="îãëàâëåíèå 5"/>
    <w:basedOn w:val="af6"/>
    <w:next w:val="af6"/>
    <w:rsid w:val="00091C8F"/>
    <w:pPr>
      <w:tabs>
        <w:tab w:val="right" w:leader="dot" w:pos="9072"/>
      </w:tabs>
      <w:spacing w:line="240" w:lineRule="auto"/>
      <w:ind w:left="600" w:firstLine="0"/>
      <w:jc w:val="left"/>
    </w:pPr>
    <w:rPr>
      <w:szCs w:val="24"/>
    </w:rPr>
  </w:style>
  <w:style w:type="paragraph" w:customStyle="1" w:styleId="65">
    <w:name w:val="îãëàâëåíèå 6"/>
    <w:basedOn w:val="af6"/>
    <w:next w:val="af6"/>
    <w:rsid w:val="00091C8F"/>
    <w:pPr>
      <w:tabs>
        <w:tab w:val="right" w:leader="dot" w:pos="9072"/>
      </w:tabs>
      <w:spacing w:line="240" w:lineRule="auto"/>
      <w:ind w:left="800" w:firstLine="0"/>
      <w:jc w:val="left"/>
    </w:pPr>
    <w:rPr>
      <w:szCs w:val="24"/>
    </w:rPr>
  </w:style>
  <w:style w:type="paragraph" w:customStyle="1" w:styleId="77">
    <w:name w:val="îãëàâëåíèå 7"/>
    <w:basedOn w:val="af6"/>
    <w:next w:val="af6"/>
    <w:rsid w:val="00091C8F"/>
    <w:pPr>
      <w:tabs>
        <w:tab w:val="right" w:leader="dot" w:pos="9072"/>
      </w:tabs>
      <w:spacing w:line="240" w:lineRule="auto"/>
      <w:ind w:left="1000" w:firstLine="0"/>
      <w:jc w:val="left"/>
    </w:pPr>
    <w:rPr>
      <w:szCs w:val="24"/>
    </w:rPr>
  </w:style>
  <w:style w:type="paragraph" w:customStyle="1" w:styleId="87">
    <w:name w:val="îãëàâëåíèå 8"/>
    <w:basedOn w:val="af6"/>
    <w:next w:val="af6"/>
    <w:rsid w:val="00091C8F"/>
    <w:pPr>
      <w:tabs>
        <w:tab w:val="right" w:leader="dot" w:pos="9072"/>
      </w:tabs>
      <w:spacing w:line="240" w:lineRule="auto"/>
      <w:ind w:left="1200" w:firstLine="0"/>
      <w:jc w:val="left"/>
    </w:pPr>
    <w:rPr>
      <w:szCs w:val="24"/>
    </w:rPr>
  </w:style>
  <w:style w:type="paragraph" w:customStyle="1" w:styleId="96">
    <w:name w:val="îãëàâëåíèå 9"/>
    <w:basedOn w:val="af6"/>
    <w:next w:val="af6"/>
    <w:rsid w:val="00091C8F"/>
    <w:pPr>
      <w:tabs>
        <w:tab w:val="right" w:leader="dot" w:pos="9072"/>
      </w:tabs>
      <w:spacing w:line="240" w:lineRule="auto"/>
      <w:ind w:left="1400" w:firstLine="0"/>
      <w:jc w:val="left"/>
    </w:pPr>
    <w:rPr>
      <w:szCs w:val="24"/>
    </w:rPr>
  </w:style>
  <w:style w:type="paragraph" w:customStyle="1" w:styleId="affffffff0">
    <w:name w:val="òåêñò ñíîñêè"/>
    <w:basedOn w:val="af6"/>
    <w:rsid w:val="00091C8F"/>
    <w:pPr>
      <w:spacing w:line="240" w:lineRule="auto"/>
      <w:ind w:firstLine="0"/>
      <w:jc w:val="left"/>
    </w:pPr>
    <w:rPr>
      <w:szCs w:val="24"/>
    </w:rPr>
  </w:style>
  <w:style w:type="character" w:customStyle="1" w:styleId="affffffff1">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2">
    <w:name w:val="Название таблицы"/>
    <w:basedOn w:val="af6"/>
    <w:next w:val="af6"/>
    <w:rsid w:val="00091C8F"/>
    <w:pPr>
      <w:keepNext/>
      <w:spacing w:before="120" w:line="240" w:lineRule="auto"/>
      <w:ind w:firstLine="0"/>
      <w:jc w:val="center"/>
    </w:pPr>
    <w:rPr>
      <w:rFonts w:ascii="Arial" w:hAnsi="Arial"/>
      <w:b/>
      <w:caps/>
      <w:szCs w:val="24"/>
    </w:rPr>
  </w:style>
  <w:style w:type="paragraph" w:customStyle="1" w:styleId="affffffff3">
    <w:name w:val="Номер таблицы"/>
    <w:basedOn w:val="af6"/>
    <w:next w:val="af6"/>
    <w:rsid w:val="00091C8F"/>
    <w:pPr>
      <w:keepNext/>
      <w:spacing w:before="120" w:after="120" w:line="240" w:lineRule="auto"/>
      <w:ind w:firstLine="0"/>
      <w:jc w:val="right"/>
    </w:pPr>
    <w:rPr>
      <w:rFonts w:ascii="Arial" w:hAnsi="Arial"/>
      <w:szCs w:val="24"/>
    </w:rPr>
  </w:style>
  <w:style w:type="paragraph" w:customStyle="1" w:styleId="affffffff4">
    <w:name w:val="Шрифт абзаца"/>
    <w:basedOn w:val="af6"/>
    <w:rsid w:val="00091C8F"/>
    <w:pPr>
      <w:spacing w:line="240" w:lineRule="auto"/>
      <w:ind w:firstLine="720"/>
    </w:pPr>
    <w:rPr>
      <w:rFonts w:ascii="Arial" w:hAnsi="Arial" w:cs="Arial"/>
      <w:sz w:val="28"/>
      <w:szCs w:val="28"/>
    </w:rPr>
  </w:style>
  <w:style w:type="character" w:customStyle="1" w:styleId="afffffff1">
    <w:name w:val="Назв.таблицы Знак"/>
    <w:link w:val="afffffff"/>
    <w:rsid w:val="00091C8F"/>
    <w:rPr>
      <w:sz w:val="24"/>
      <w:szCs w:val="24"/>
    </w:rPr>
  </w:style>
  <w:style w:type="paragraph" w:customStyle="1" w:styleId="1ff8">
    <w:name w:val="Цитата1"/>
    <w:basedOn w:val="af6"/>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6"/>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5">
    <w:name w:val="Огл."/>
    <w:basedOn w:val="af6"/>
    <w:rsid w:val="00091C8F"/>
    <w:pPr>
      <w:tabs>
        <w:tab w:val="right" w:leader="dot" w:pos="9072"/>
      </w:tabs>
      <w:spacing w:after="120" w:line="240" w:lineRule="auto"/>
      <w:ind w:left="567" w:firstLine="0"/>
      <w:jc w:val="left"/>
    </w:pPr>
    <w:rPr>
      <w:szCs w:val="24"/>
    </w:rPr>
  </w:style>
  <w:style w:type="paragraph" w:customStyle="1" w:styleId="affffffff6">
    <w:name w:val="Заголовок разд."/>
    <w:basedOn w:val="af6"/>
    <w:rsid w:val="00091C8F"/>
    <w:pPr>
      <w:spacing w:before="120" w:after="120" w:line="240" w:lineRule="auto"/>
      <w:ind w:left="567" w:firstLine="0"/>
      <w:jc w:val="left"/>
    </w:pPr>
    <w:rPr>
      <w:caps/>
      <w:szCs w:val="24"/>
      <w:lang w:val="en-US"/>
    </w:rPr>
  </w:style>
  <w:style w:type="paragraph" w:customStyle="1" w:styleId="affffffff7">
    <w:name w:val="Заголовок подразд."/>
    <w:basedOn w:val="af6"/>
    <w:rsid w:val="00091C8F"/>
    <w:pPr>
      <w:spacing w:before="120" w:after="120" w:line="240" w:lineRule="auto"/>
      <w:ind w:left="567" w:firstLine="0"/>
    </w:pPr>
    <w:rPr>
      <w:smallCaps/>
      <w:szCs w:val="24"/>
      <w:lang w:val="en-US"/>
    </w:rPr>
  </w:style>
  <w:style w:type="character" w:customStyle="1" w:styleId="affffffff8">
    <w:name w:val="Осн. текст Знак Знак"/>
    <w:rsid w:val="00091C8F"/>
    <w:rPr>
      <w:sz w:val="24"/>
      <w:szCs w:val="24"/>
      <w:lang w:val="ru-RU" w:eastAsia="ru-RU"/>
    </w:rPr>
  </w:style>
  <w:style w:type="paragraph" w:customStyle="1" w:styleId="1ff9">
    <w:name w:val="Осн. текст Знак Знак1"/>
    <w:basedOn w:val="af6"/>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9">
    <w:name w:val="Осн. текст Знак Знак Знак"/>
    <w:locked/>
    <w:rsid w:val="00091C8F"/>
    <w:rPr>
      <w:sz w:val="24"/>
      <w:szCs w:val="24"/>
      <w:lang w:val="ru-RU" w:eastAsia="ru-RU"/>
    </w:rPr>
  </w:style>
  <w:style w:type="character" w:customStyle="1" w:styleId="affffffffa">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b">
    <w:name w:val="Заявление"/>
    <w:basedOn w:val="af6"/>
    <w:rsid w:val="00091C8F"/>
    <w:pPr>
      <w:spacing w:after="120" w:line="240" w:lineRule="auto"/>
      <w:ind w:firstLine="720"/>
    </w:pPr>
    <w:rPr>
      <w:szCs w:val="24"/>
    </w:rPr>
  </w:style>
  <w:style w:type="paragraph" w:customStyle="1" w:styleId="141">
    <w:name w:val="Нормальный 14"/>
    <w:basedOn w:val="af6"/>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6"/>
    <w:rsid w:val="00091C8F"/>
    <w:pPr>
      <w:spacing w:line="240" w:lineRule="auto"/>
      <w:ind w:firstLine="720"/>
      <w:jc w:val="right"/>
    </w:pPr>
    <w:rPr>
      <w:rFonts w:ascii="Arial" w:hAnsi="Arial" w:cs="Arial"/>
      <w:b/>
      <w:bCs/>
      <w:sz w:val="28"/>
      <w:szCs w:val="28"/>
    </w:rPr>
  </w:style>
  <w:style w:type="paragraph" w:styleId="3f2">
    <w:name w:val="List Bullet 3"/>
    <w:basedOn w:val="af6"/>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c">
    <w:name w:val="line number"/>
    <w:rsid w:val="00091C8F"/>
  </w:style>
  <w:style w:type="numbering" w:customStyle="1" w:styleId="1ffc">
    <w:name w:val="Стиль1"/>
    <w:rsid w:val="00091C8F"/>
  </w:style>
  <w:style w:type="paragraph" w:styleId="affffffffd">
    <w:name w:val="annotation subject"/>
    <w:basedOn w:val="affffff8"/>
    <w:next w:val="affffff8"/>
    <w:link w:val="affffffffe"/>
    <w:rsid w:val="00091C8F"/>
    <w:rPr>
      <w:b/>
      <w:bCs/>
    </w:rPr>
  </w:style>
  <w:style w:type="character" w:customStyle="1" w:styleId="affffffffe">
    <w:name w:val="Тема примечания Знак"/>
    <w:link w:val="affffffffd"/>
    <w:rsid w:val="00091C8F"/>
    <w:rPr>
      <w:b/>
      <w:bCs/>
      <w:sz w:val="24"/>
      <w:szCs w:val="24"/>
    </w:rPr>
  </w:style>
  <w:style w:type="paragraph" w:customStyle="1" w:styleId="xl37">
    <w:name w:val="xl37"/>
    <w:basedOn w:val="af6"/>
    <w:rsid w:val="00091C8F"/>
    <w:pPr>
      <w:spacing w:before="100" w:beforeAutospacing="1" w:after="100" w:afterAutospacing="1" w:line="240" w:lineRule="auto"/>
      <w:ind w:firstLine="0"/>
      <w:jc w:val="center"/>
    </w:pPr>
    <w:rPr>
      <w:szCs w:val="24"/>
    </w:rPr>
  </w:style>
  <w:style w:type="paragraph" w:styleId="afffffffff">
    <w:name w:val="footnote text"/>
    <w:basedOn w:val="af6"/>
    <w:link w:val="afffffffff0"/>
    <w:rsid w:val="00091C8F"/>
    <w:pPr>
      <w:spacing w:line="240" w:lineRule="auto"/>
      <w:ind w:firstLine="0"/>
      <w:jc w:val="left"/>
    </w:pPr>
    <w:rPr>
      <w:szCs w:val="24"/>
      <w:lang w:val="x-none" w:eastAsia="x-none"/>
    </w:rPr>
  </w:style>
  <w:style w:type="character" w:customStyle="1" w:styleId="afffffffff0">
    <w:name w:val="Текст сноски Знак"/>
    <w:link w:val="afffffffff"/>
    <w:rsid w:val="00091C8F"/>
    <w:rPr>
      <w:sz w:val="24"/>
      <w:szCs w:val="24"/>
    </w:rPr>
  </w:style>
  <w:style w:type="character" w:styleId="afffffffff1">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6"/>
    <w:rsid w:val="00091C8F"/>
    <w:pPr>
      <w:spacing w:before="100" w:after="100" w:line="240" w:lineRule="auto"/>
      <w:ind w:firstLine="0"/>
      <w:jc w:val="center"/>
    </w:pPr>
    <w:rPr>
      <w:rFonts w:ascii="Arial" w:eastAsia="Arial Unicode MS" w:hAnsi="Arial"/>
    </w:rPr>
  </w:style>
  <w:style w:type="paragraph" w:styleId="afffffffff2">
    <w:name w:val="List Continue"/>
    <w:basedOn w:val="af6"/>
    <w:rsid w:val="00091C8F"/>
    <w:pPr>
      <w:spacing w:after="120" w:line="240" w:lineRule="auto"/>
      <w:ind w:left="283" w:firstLine="0"/>
      <w:jc w:val="left"/>
    </w:pPr>
    <w:rPr>
      <w:szCs w:val="24"/>
    </w:rPr>
  </w:style>
  <w:style w:type="paragraph" w:customStyle="1" w:styleId="xl22">
    <w:name w:val="xl2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3">
    <w:name w:val="endnote text"/>
    <w:basedOn w:val="af6"/>
    <w:link w:val="afffffffff4"/>
    <w:rsid w:val="00091C8F"/>
    <w:pPr>
      <w:spacing w:line="240" w:lineRule="auto"/>
      <w:ind w:firstLine="0"/>
    </w:pPr>
    <w:rPr>
      <w:rFonts w:ascii="Arial" w:hAnsi="Arial"/>
      <w:sz w:val="22"/>
      <w:lang w:val="x-none" w:eastAsia="x-none"/>
    </w:rPr>
  </w:style>
  <w:style w:type="character" w:customStyle="1" w:styleId="afffffffff4">
    <w:name w:val="Текст концевой сноски Знак"/>
    <w:link w:val="afffffffff3"/>
    <w:rsid w:val="00091C8F"/>
    <w:rPr>
      <w:rFonts w:ascii="Arial" w:hAnsi="Arial"/>
      <w:sz w:val="22"/>
    </w:rPr>
  </w:style>
  <w:style w:type="paragraph" w:customStyle="1" w:styleId="xl36">
    <w:name w:val="xl3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6"/>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5">
    <w:name w:val="Note Heading"/>
    <w:basedOn w:val="af6"/>
    <w:next w:val="af6"/>
    <w:link w:val="afffffffff6"/>
    <w:rsid w:val="00091C8F"/>
    <w:pPr>
      <w:spacing w:line="240" w:lineRule="auto"/>
      <w:ind w:firstLine="0"/>
      <w:jc w:val="left"/>
    </w:pPr>
    <w:rPr>
      <w:szCs w:val="24"/>
      <w:lang w:val="x-none" w:eastAsia="x-none"/>
    </w:rPr>
  </w:style>
  <w:style w:type="character" w:customStyle="1" w:styleId="afffffffff6">
    <w:name w:val="Заголовок записки Знак"/>
    <w:link w:val="afffffffff5"/>
    <w:rsid w:val="00091C8F"/>
    <w:rPr>
      <w:sz w:val="24"/>
      <w:szCs w:val="24"/>
    </w:rPr>
  </w:style>
  <w:style w:type="paragraph" w:customStyle="1" w:styleId="afffffffff7">
    <w:name w:val="Текст таблицы"/>
    <w:basedOn w:val="2b"/>
    <w:link w:val="afffffffff8"/>
    <w:autoRedefine/>
    <w:rsid w:val="00091C8F"/>
    <w:pPr>
      <w:spacing w:after="0" w:line="240" w:lineRule="auto"/>
      <w:ind w:left="0"/>
      <w:jc w:val="right"/>
    </w:pPr>
    <w:rPr>
      <w:iCs/>
      <w:sz w:val="23"/>
      <w:szCs w:val="23"/>
    </w:rPr>
  </w:style>
  <w:style w:type="character" w:customStyle="1" w:styleId="afffffffff9">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a">
    <w:name w:val="Обычный текст"/>
    <w:link w:val="afffffffffb"/>
    <w:rsid w:val="00091C8F"/>
    <w:pPr>
      <w:spacing w:before="120"/>
      <w:jc w:val="both"/>
    </w:pPr>
    <w:rPr>
      <w:sz w:val="24"/>
    </w:rPr>
  </w:style>
  <w:style w:type="paragraph" w:styleId="afffffffffc">
    <w:name w:val="Subtitle"/>
    <w:basedOn w:val="af6"/>
    <w:link w:val="afffffffffd"/>
    <w:qFormat/>
    <w:rsid w:val="00091C8F"/>
    <w:pPr>
      <w:spacing w:line="240" w:lineRule="auto"/>
      <w:ind w:firstLine="0"/>
      <w:jc w:val="center"/>
    </w:pPr>
    <w:rPr>
      <w:b/>
      <w:sz w:val="28"/>
      <w:lang w:val="x-none" w:eastAsia="x-none"/>
    </w:rPr>
  </w:style>
  <w:style w:type="character" w:customStyle="1" w:styleId="afffffffffd">
    <w:name w:val="Подзаголовок Знак"/>
    <w:link w:val="afffffffffc"/>
    <w:rsid w:val="00091C8F"/>
    <w:rPr>
      <w:b/>
      <w:sz w:val="28"/>
    </w:rPr>
  </w:style>
  <w:style w:type="paragraph" w:customStyle="1" w:styleId="afffffffffe">
    <w:name w:val="ЗаголовокТаблицы"/>
    <w:basedOn w:val="af6"/>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6"/>
    <w:rsid w:val="00091C8F"/>
    <w:pPr>
      <w:widowControl w:val="0"/>
      <w:ind w:left="1560" w:hanging="993"/>
    </w:pPr>
    <w:rPr>
      <w:sz w:val="28"/>
    </w:rPr>
  </w:style>
  <w:style w:type="paragraph" w:customStyle="1" w:styleId="affffffffff">
    <w:name w:val="Пунктик"/>
    <w:basedOn w:val="af6"/>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0">
    <w:name w:val="Обычный.Нормальный"/>
    <w:link w:val="affffffffff1"/>
    <w:rsid w:val="00091C8F"/>
    <w:pPr>
      <w:spacing w:line="360" w:lineRule="auto"/>
      <w:ind w:firstLine="709"/>
      <w:jc w:val="both"/>
    </w:pPr>
    <w:rPr>
      <w:sz w:val="24"/>
    </w:rPr>
  </w:style>
  <w:style w:type="character" w:customStyle="1" w:styleId="affffffffff1">
    <w:name w:val="Обычный.Нормальный Знак"/>
    <w:link w:val="affffffffff0"/>
    <w:rsid w:val="00091C8F"/>
    <w:rPr>
      <w:sz w:val="24"/>
      <w:lang w:bidi="ar-SA"/>
    </w:rPr>
  </w:style>
  <w:style w:type="paragraph" w:customStyle="1" w:styleId="Style31">
    <w:name w:val="Style31"/>
    <w:basedOn w:val="af6"/>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6"/>
    <w:rsid w:val="00091C8F"/>
    <w:pPr>
      <w:spacing w:line="240" w:lineRule="auto"/>
    </w:pPr>
  </w:style>
  <w:style w:type="numbering" w:styleId="1ai">
    <w:name w:val="Outline List 1"/>
    <w:basedOn w:val="af9"/>
    <w:rsid w:val="00091C8F"/>
    <w:pPr>
      <w:numPr>
        <w:numId w:val="20"/>
      </w:numPr>
    </w:pPr>
  </w:style>
  <w:style w:type="paragraph" w:customStyle="1" w:styleId="IG0">
    <w:name w:val="Обычный_IG"/>
    <w:basedOn w:val="af6"/>
    <w:link w:val="IG3"/>
    <w:rsid w:val="00091C8F"/>
    <w:rPr>
      <w:sz w:val="28"/>
      <w:szCs w:val="28"/>
      <w:lang w:val="x-none" w:eastAsia="x-none"/>
    </w:rPr>
  </w:style>
  <w:style w:type="character" w:customStyle="1" w:styleId="affffffffff2">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091C8F"/>
    <w:pPr>
      <w:autoSpaceDE w:val="0"/>
      <w:autoSpaceDN w:val="0"/>
      <w:spacing w:after="360" w:line="240" w:lineRule="auto"/>
      <w:ind w:firstLine="0"/>
    </w:pPr>
    <w:rPr>
      <w:szCs w:val="24"/>
    </w:rPr>
  </w:style>
  <w:style w:type="paragraph" w:customStyle="1" w:styleId="213">
    <w:name w:val="Оглавление 21"/>
    <w:basedOn w:val="af6"/>
    <w:next w:val="af6"/>
    <w:autoRedefine/>
    <w:rsid w:val="00091C8F"/>
    <w:pPr>
      <w:tabs>
        <w:tab w:val="left" w:pos="-75"/>
        <w:tab w:val="right" w:leader="dot" w:pos="10196"/>
      </w:tabs>
      <w:spacing w:line="240" w:lineRule="exact"/>
      <w:ind w:firstLine="0"/>
      <w:jc w:val="center"/>
    </w:pPr>
  </w:style>
  <w:style w:type="paragraph" w:styleId="21">
    <w:name w:val="List Number 2"/>
    <w:basedOn w:val="af6"/>
    <w:rsid w:val="00091C8F"/>
    <w:pPr>
      <w:numPr>
        <w:ilvl w:val="1"/>
        <w:numId w:val="21"/>
      </w:numPr>
      <w:spacing w:line="240" w:lineRule="auto"/>
      <w:jc w:val="left"/>
    </w:pPr>
    <w:rPr>
      <w:lang w:eastAsia="en-US"/>
    </w:rPr>
  </w:style>
  <w:style w:type="paragraph" w:customStyle="1" w:styleId="1460">
    <w:name w:val="1460"/>
    <w:basedOn w:val="af6"/>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e">
    <w:name w:val="ингридиенты текст"/>
    <w:basedOn w:val="af6"/>
    <w:rsid w:val="00091C8F"/>
    <w:pPr>
      <w:numPr>
        <w:ilvl w:val="1"/>
        <w:numId w:val="22"/>
      </w:numPr>
    </w:pPr>
  </w:style>
  <w:style w:type="paragraph" w:customStyle="1" w:styleId="affffffffff3">
    <w:name w:val="Ïîÿñíèòåëüíàÿ çàïèñêà"/>
    <w:basedOn w:val="af6"/>
    <w:rsid w:val="00091C8F"/>
    <w:pPr>
      <w:spacing w:before="120" w:after="120" w:line="240" w:lineRule="auto"/>
    </w:pPr>
  </w:style>
  <w:style w:type="paragraph" w:customStyle="1" w:styleId="affffffffff4">
    <w:name w:val="абзац"/>
    <w:basedOn w:val="af6"/>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5">
    <w:name w:val="E-mail Signature"/>
    <w:basedOn w:val="af6"/>
    <w:link w:val="affffffffff6"/>
    <w:rsid w:val="00091C8F"/>
    <w:pPr>
      <w:ind w:firstLine="357"/>
    </w:pPr>
    <w:rPr>
      <w:rFonts w:ascii="Arial" w:hAnsi="Arial"/>
      <w:sz w:val="20"/>
      <w:lang w:val="x-none" w:eastAsia="x-none"/>
    </w:rPr>
  </w:style>
  <w:style w:type="character" w:customStyle="1" w:styleId="affffffffff6">
    <w:name w:val="Электронная подпись Знак"/>
    <w:link w:val="affffffffff5"/>
    <w:rsid w:val="00091C8F"/>
    <w:rPr>
      <w:rFonts w:ascii="Arial" w:hAnsi="Arial"/>
    </w:rPr>
  </w:style>
  <w:style w:type="paragraph" w:customStyle="1" w:styleId="12c">
    <w:name w:val="Нормальный 12 Знак Знак"/>
    <w:basedOn w:val="af6"/>
    <w:rsid w:val="00091C8F"/>
    <w:pPr>
      <w:spacing w:line="240" w:lineRule="auto"/>
      <w:ind w:firstLine="0"/>
    </w:pPr>
  </w:style>
  <w:style w:type="paragraph" w:customStyle="1" w:styleId="a5">
    <w:name w:val="Маркированый список"/>
    <w:basedOn w:val="af6"/>
    <w:link w:val="affffffffff7"/>
    <w:rsid w:val="00091C8F"/>
    <w:pPr>
      <w:numPr>
        <w:numId w:val="23"/>
      </w:numPr>
      <w:tabs>
        <w:tab w:val="left" w:pos="567"/>
      </w:tabs>
    </w:pPr>
    <w:rPr>
      <w:rFonts w:ascii="Arial" w:hAnsi="Arial"/>
      <w:sz w:val="20"/>
      <w:szCs w:val="24"/>
      <w:lang w:val="x-none" w:eastAsia="x-none"/>
    </w:rPr>
  </w:style>
  <w:style w:type="character" w:customStyle="1" w:styleId="affffffffff7">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6"/>
    <w:autoRedefine/>
    <w:rsid w:val="00091C8F"/>
    <w:pPr>
      <w:numPr>
        <w:numId w:val="24"/>
      </w:numPr>
      <w:ind w:left="1560" w:hanging="851"/>
    </w:pPr>
    <w:rPr>
      <w:rFonts w:ascii="Arial" w:hAnsi="Arial" w:cs="Arial"/>
      <w:sz w:val="22"/>
    </w:rPr>
  </w:style>
  <w:style w:type="paragraph" w:customStyle="1" w:styleId="affffffffff8">
    <w:name w:val="табл_строка"/>
    <w:basedOn w:val="af6"/>
    <w:link w:val="affffffffff9"/>
    <w:rsid w:val="00091C8F"/>
    <w:pPr>
      <w:spacing w:before="60" w:after="60" w:line="240" w:lineRule="auto"/>
      <w:ind w:firstLine="0"/>
      <w:jc w:val="center"/>
    </w:pPr>
    <w:rPr>
      <w:lang w:val="x-none" w:eastAsia="x-none"/>
    </w:rPr>
  </w:style>
  <w:style w:type="character" w:customStyle="1" w:styleId="affffffffff9">
    <w:name w:val="табл_строка Знак"/>
    <w:link w:val="affffffffff8"/>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6"/>
    <w:rsid w:val="00091C8F"/>
    <w:pPr>
      <w:suppressAutoHyphens/>
      <w:overflowPunct w:val="0"/>
      <w:autoSpaceDE w:val="0"/>
      <w:spacing w:before="280"/>
      <w:ind w:firstLine="0"/>
    </w:pPr>
    <w:rPr>
      <w:lang w:eastAsia="ar-SA"/>
    </w:rPr>
  </w:style>
  <w:style w:type="paragraph" w:customStyle="1" w:styleId="affffffffffa">
    <w:name w:val="название таблицы"/>
    <w:basedOn w:val="af6"/>
    <w:autoRedefine/>
    <w:rsid w:val="00091C8F"/>
    <w:pPr>
      <w:spacing w:before="120" w:line="240" w:lineRule="auto"/>
      <w:ind w:firstLine="0"/>
      <w:jc w:val="center"/>
    </w:pPr>
    <w:rPr>
      <w:szCs w:val="24"/>
    </w:rPr>
  </w:style>
  <w:style w:type="paragraph" w:customStyle="1" w:styleId="5a">
    <w:name w:val="Стиль5"/>
    <w:basedOn w:val="af6"/>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6"/>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6"/>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b">
    <w:name w:val="текст"/>
    <w:basedOn w:val="af6"/>
    <w:rsid w:val="00091C8F"/>
    <w:pPr>
      <w:ind w:left="113" w:firstLine="851"/>
    </w:pPr>
  </w:style>
  <w:style w:type="paragraph" w:customStyle="1" w:styleId="3f4">
    <w:name w:val="Об раз3"/>
    <w:basedOn w:val="af6"/>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6"/>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c">
    <w:name w:val="табл_заголовок"/>
    <w:link w:val="affffffffffd"/>
    <w:autoRedefine/>
    <w:rsid w:val="00091C8F"/>
    <w:pPr>
      <w:keepNext/>
      <w:keepLines/>
      <w:jc w:val="center"/>
    </w:pPr>
    <w:rPr>
      <w:rFonts w:eastAsia="Arial Unicode MS"/>
      <w:noProof/>
      <w:sz w:val="24"/>
      <w:szCs w:val="24"/>
    </w:rPr>
  </w:style>
  <w:style w:type="paragraph" w:customStyle="1" w:styleId="xl25">
    <w:name w:val="xl25"/>
    <w:basedOn w:val="af6"/>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6"/>
    <w:rsid w:val="00091C8F"/>
    <w:pPr>
      <w:spacing w:line="240" w:lineRule="auto"/>
      <w:ind w:firstLine="0"/>
    </w:pPr>
  </w:style>
  <w:style w:type="paragraph" w:styleId="5c">
    <w:name w:val="List 5"/>
    <w:basedOn w:val="af6"/>
    <w:rsid w:val="00091C8F"/>
    <w:pPr>
      <w:ind w:left="1415" w:hanging="283"/>
    </w:pPr>
    <w:rPr>
      <w:rFonts w:ascii="Arial" w:hAnsi="Arial"/>
      <w:sz w:val="20"/>
    </w:rPr>
  </w:style>
  <w:style w:type="paragraph" w:customStyle="1" w:styleId="affffffffffe">
    <w:name w:val="микротекст"/>
    <w:basedOn w:val="affa"/>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
    <w:name w:val="НАЗВАНИЕ ПРИЛОЖЕНИЯ"/>
    <w:basedOn w:val="af6"/>
    <w:next w:val="af6"/>
    <w:rsid w:val="00091C8F"/>
    <w:pPr>
      <w:spacing w:after="120"/>
      <w:ind w:firstLine="0"/>
      <w:jc w:val="center"/>
    </w:pPr>
    <w:rPr>
      <w:rFonts w:ascii="Arial" w:hAnsi="Arial"/>
      <w:b/>
      <w:caps/>
      <w:sz w:val="20"/>
      <w:szCs w:val="24"/>
    </w:rPr>
  </w:style>
  <w:style w:type="character" w:customStyle="1" w:styleId="afffffffffff0">
    <w:name w:val="Название таблицы Знак"/>
    <w:rsid w:val="00091C8F"/>
    <w:rPr>
      <w:rFonts w:ascii="Arial" w:hAnsi="Arial"/>
      <w:b/>
      <w:caps/>
      <w:lang w:val="ru-RU" w:eastAsia="ru-RU" w:bidi="ar-SA"/>
    </w:rPr>
  </w:style>
  <w:style w:type="paragraph" w:customStyle="1" w:styleId="afffffffffff1">
    <w:name w:val="Стиль_осн_текста"/>
    <w:basedOn w:val="af6"/>
    <w:rsid w:val="00091C8F"/>
    <w:pPr>
      <w:spacing w:line="240" w:lineRule="auto"/>
      <w:ind w:firstLine="851"/>
    </w:pPr>
    <w:rPr>
      <w:szCs w:val="24"/>
    </w:rPr>
  </w:style>
  <w:style w:type="paragraph" w:styleId="afffffffffff2">
    <w:name w:val="toa heading"/>
    <w:basedOn w:val="af6"/>
    <w:next w:val="af6"/>
    <w:rsid w:val="00091C8F"/>
    <w:pPr>
      <w:spacing w:before="120"/>
      <w:ind w:firstLine="357"/>
    </w:pPr>
    <w:rPr>
      <w:rFonts w:ascii="Arial" w:hAnsi="Arial" w:cs="Arial"/>
      <w:b/>
      <w:bCs/>
      <w:szCs w:val="24"/>
    </w:rPr>
  </w:style>
  <w:style w:type="character" w:styleId="afffffffffff3">
    <w:name w:val="endnote reference"/>
    <w:rsid w:val="00091C8F"/>
    <w:rPr>
      <w:vertAlign w:val="superscript"/>
    </w:rPr>
  </w:style>
  <w:style w:type="paragraph" w:styleId="afffffffffff4">
    <w:name w:val="table of figures"/>
    <w:basedOn w:val="af6"/>
    <w:next w:val="af6"/>
    <w:rsid w:val="00091C8F"/>
    <w:pPr>
      <w:ind w:left="400" w:hanging="400"/>
    </w:pPr>
    <w:rPr>
      <w:rFonts w:ascii="Arial" w:hAnsi="Arial"/>
      <w:sz w:val="20"/>
    </w:rPr>
  </w:style>
  <w:style w:type="paragraph" w:styleId="afffffffffff5">
    <w:name w:val="table of authorities"/>
    <w:basedOn w:val="af6"/>
    <w:next w:val="af6"/>
    <w:rsid w:val="00091C8F"/>
    <w:pPr>
      <w:ind w:left="200" w:hanging="200"/>
    </w:pPr>
    <w:rPr>
      <w:rFonts w:ascii="Arial" w:hAnsi="Arial"/>
      <w:sz w:val="20"/>
    </w:rPr>
  </w:style>
  <w:style w:type="paragraph" w:styleId="afffffffffff6">
    <w:name w:val="macro"/>
    <w:link w:val="afffffffffff7"/>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7">
    <w:name w:val="Текст макроса Знак"/>
    <w:link w:val="afffffffffff6"/>
    <w:rsid w:val="00091C8F"/>
    <w:rPr>
      <w:rFonts w:ascii="Courier New" w:hAnsi="Courier New" w:cs="Courier New"/>
      <w:lang w:val="ru-RU" w:eastAsia="ru-RU" w:bidi="ar-SA"/>
    </w:rPr>
  </w:style>
  <w:style w:type="paragraph" w:styleId="1fff0">
    <w:name w:val="index 1"/>
    <w:basedOn w:val="af6"/>
    <w:next w:val="af6"/>
    <w:autoRedefine/>
    <w:rsid w:val="00091C8F"/>
    <w:pPr>
      <w:ind w:left="200" w:hanging="200"/>
    </w:pPr>
    <w:rPr>
      <w:rFonts w:ascii="Arial" w:hAnsi="Arial"/>
      <w:sz w:val="20"/>
    </w:rPr>
  </w:style>
  <w:style w:type="paragraph" w:styleId="afffffffffff8">
    <w:name w:val="index heading"/>
    <w:basedOn w:val="af6"/>
    <w:next w:val="1fff0"/>
    <w:rsid w:val="00091C8F"/>
    <w:pPr>
      <w:ind w:firstLine="357"/>
    </w:pPr>
    <w:rPr>
      <w:rFonts w:ascii="Arial" w:hAnsi="Arial" w:cs="Arial"/>
      <w:b/>
      <w:bCs/>
      <w:sz w:val="20"/>
    </w:rPr>
  </w:style>
  <w:style w:type="paragraph" w:styleId="2fe">
    <w:name w:val="index 2"/>
    <w:basedOn w:val="af6"/>
    <w:next w:val="af6"/>
    <w:autoRedefine/>
    <w:rsid w:val="00091C8F"/>
    <w:pPr>
      <w:ind w:left="400" w:hanging="200"/>
    </w:pPr>
    <w:rPr>
      <w:rFonts w:ascii="Arial" w:hAnsi="Arial"/>
      <w:sz w:val="20"/>
    </w:rPr>
  </w:style>
  <w:style w:type="paragraph" w:styleId="3f5">
    <w:name w:val="index 3"/>
    <w:basedOn w:val="af6"/>
    <w:next w:val="af6"/>
    <w:autoRedefine/>
    <w:rsid w:val="00091C8F"/>
    <w:pPr>
      <w:ind w:left="600" w:hanging="200"/>
    </w:pPr>
    <w:rPr>
      <w:rFonts w:ascii="Arial" w:hAnsi="Arial"/>
      <w:sz w:val="20"/>
    </w:rPr>
  </w:style>
  <w:style w:type="paragraph" w:styleId="4c">
    <w:name w:val="index 4"/>
    <w:basedOn w:val="af6"/>
    <w:next w:val="af6"/>
    <w:autoRedefine/>
    <w:rsid w:val="00091C8F"/>
    <w:pPr>
      <w:ind w:left="800" w:hanging="200"/>
    </w:pPr>
    <w:rPr>
      <w:rFonts w:ascii="Arial" w:hAnsi="Arial"/>
      <w:sz w:val="20"/>
    </w:rPr>
  </w:style>
  <w:style w:type="paragraph" w:styleId="5d">
    <w:name w:val="index 5"/>
    <w:basedOn w:val="af6"/>
    <w:next w:val="af6"/>
    <w:autoRedefine/>
    <w:rsid w:val="00091C8F"/>
    <w:pPr>
      <w:ind w:left="1000" w:hanging="200"/>
    </w:pPr>
    <w:rPr>
      <w:rFonts w:ascii="Arial" w:hAnsi="Arial"/>
      <w:sz w:val="20"/>
    </w:rPr>
  </w:style>
  <w:style w:type="paragraph" w:styleId="66">
    <w:name w:val="index 6"/>
    <w:basedOn w:val="af6"/>
    <w:next w:val="af6"/>
    <w:autoRedefine/>
    <w:rsid w:val="00091C8F"/>
    <w:pPr>
      <w:ind w:left="1200" w:hanging="200"/>
    </w:pPr>
    <w:rPr>
      <w:rFonts w:ascii="Arial" w:hAnsi="Arial"/>
      <w:sz w:val="20"/>
    </w:rPr>
  </w:style>
  <w:style w:type="paragraph" w:styleId="78">
    <w:name w:val="index 7"/>
    <w:basedOn w:val="af6"/>
    <w:next w:val="af6"/>
    <w:autoRedefine/>
    <w:rsid w:val="00091C8F"/>
    <w:pPr>
      <w:ind w:left="1400" w:hanging="200"/>
    </w:pPr>
    <w:rPr>
      <w:rFonts w:ascii="Arial" w:hAnsi="Arial"/>
      <w:sz w:val="20"/>
    </w:rPr>
  </w:style>
  <w:style w:type="paragraph" w:styleId="88">
    <w:name w:val="index 8"/>
    <w:basedOn w:val="af6"/>
    <w:next w:val="af6"/>
    <w:autoRedefine/>
    <w:rsid w:val="00091C8F"/>
    <w:pPr>
      <w:ind w:left="1600" w:hanging="200"/>
    </w:pPr>
    <w:rPr>
      <w:rFonts w:ascii="Arial" w:hAnsi="Arial"/>
      <w:sz w:val="20"/>
    </w:rPr>
  </w:style>
  <w:style w:type="paragraph" w:styleId="97">
    <w:name w:val="index 9"/>
    <w:basedOn w:val="af6"/>
    <w:next w:val="af6"/>
    <w:autoRedefine/>
    <w:rsid w:val="00091C8F"/>
    <w:pPr>
      <w:ind w:left="1800" w:hanging="200"/>
    </w:pPr>
    <w:rPr>
      <w:rFonts w:ascii="Arial" w:hAnsi="Arial"/>
      <w:sz w:val="20"/>
    </w:rPr>
  </w:style>
  <w:style w:type="character" w:customStyle="1" w:styleId="afffffffffff9">
    <w:name w:val="Штамп Знак"/>
    <w:rsid w:val="00091C8F"/>
    <w:rPr>
      <w:rFonts w:ascii="Arial" w:hAnsi="Arial"/>
      <w:sz w:val="16"/>
      <w:lang w:val="ru-RU" w:eastAsia="ru-RU" w:bidi="ar-SA"/>
    </w:rPr>
  </w:style>
  <w:style w:type="paragraph" w:styleId="2ff">
    <w:name w:val="List 2"/>
    <w:basedOn w:val="af6"/>
    <w:rsid w:val="00091C8F"/>
    <w:pPr>
      <w:ind w:left="566" w:hanging="283"/>
    </w:pPr>
    <w:rPr>
      <w:rFonts w:ascii="Arial" w:hAnsi="Arial"/>
      <w:sz w:val="20"/>
    </w:rPr>
  </w:style>
  <w:style w:type="paragraph" w:styleId="2ff0">
    <w:name w:val="List Continue 2"/>
    <w:basedOn w:val="af6"/>
    <w:rsid w:val="00091C8F"/>
    <w:pPr>
      <w:spacing w:after="120"/>
      <w:ind w:left="566" w:firstLine="284"/>
    </w:pPr>
    <w:rPr>
      <w:rFonts w:ascii="Arial" w:hAnsi="Arial"/>
      <w:sz w:val="20"/>
    </w:rPr>
  </w:style>
  <w:style w:type="paragraph" w:styleId="3f6">
    <w:name w:val="List Continue 3"/>
    <w:basedOn w:val="af6"/>
    <w:rsid w:val="00091C8F"/>
    <w:pPr>
      <w:spacing w:after="120"/>
      <w:ind w:left="849" w:firstLine="284"/>
    </w:pPr>
    <w:rPr>
      <w:rFonts w:ascii="Arial" w:hAnsi="Arial"/>
      <w:sz w:val="20"/>
    </w:rPr>
  </w:style>
  <w:style w:type="paragraph" w:customStyle="1" w:styleId="afffffffffffa">
    <w:name w:val="Главы заголовок"/>
    <w:basedOn w:val="af6"/>
    <w:next w:val="af6"/>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b">
    <w:name w:val="Главы подзаголовок"/>
    <w:basedOn w:val="af6"/>
    <w:next w:val="affa"/>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c">
    <w:name w:val="Заголовок крупный"/>
    <w:basedOn w:val="af6"/>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d">
    <w:name w:val="Заголовок подчеркнутый"/>
    <w:basedOn w:val="af6"/>
    <w:next w:val="af6"/>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e">
    <w:name w:val="Основной текст таблицы"/>
    <w:basedOn w:val="affa"/>
    <w:next w:val="affa"/>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
    <w:name w:val="Подзаголовок курсивом"/>
    <w:basedOn w:val="afffffffffc"/>
    <w:next w:val="affa"/>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0">
    <w:name w:val="Подчеркнутый текст"/>
    <w:basedOn w:val="affa"/>
    <w:next w:val="affa"/>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1">
    <w:name w:val="Секции заголовок"/>
    <w:basedOn w:val="af6"/>
    <w:rsid w:val="00091C8F"/>
    <w:pPr>
      <w:keepNext/>
      <w:keepLines/>
      <w:overflowPunct w:val="0"/>
      <w:autoSpaceDE w:val="0"/>
      <w:autoSpaceDN w:val="0"/>
      <w:adjustRightInd w:val="0"/>
      <w:spacing w:before="240" w:after="120"/>
      <w:ind w:left="567" w:hanging="567"/>
    </w:pPr>
    <w:rPr>
      <w:b/>
      <w:sz w:val="26"/>
    </w:rPr>
  </w:style>
  <w:style w:type="paragraph" w:customStyle="1" w:styleId="affffffffffff2">
    <w:name w:val="Система"/>
    <w:basedOn w:val="af6"/>
    <w:rsid w:val="00091C8F"/>
    <w:pPr>
      <w:spacing w:before="120"/>
      <w:ind w:firstLine="1134"/>
    </w:pPr>
    <w:rPr>
      <w:sz w:val="20"/>
    </w:rPr>
  </w:style>
  <w:style w:type="paragraph" w:customStyle="1" w:styleId="affffffffffff3">
    <w:name w:val="Части подзаголовок"/>
    <w:basedOn w:val="af6"/>
    <w:next w:val="affa"/>
    <w:rsid w:val="00091C8F"/>
    <w:pPr>
      <w:keepNext/>
      <w:overflowPunct w:val="0"/>
      <w:autoSpaceDE w:val="0"/>
      <w:autoSpaceDN w:val="0"/>
      <w:adjustRightInd w:val="0"/>
      <w:spacing w:before="240" w:after="240"/>
      <w:ind w:firstLine="357"/>
      <w:jc w:val="center"/>
    </w:pPr>
    <w:rPr>
      <w:caps/>
      <w:sz w:val="26"/>
    </w:rPr>
  </w:style>
  <w:style w:type="paragraph" w:customStyle="1" w:styleId="affffffffffff4">
    <w:name w:val="Шапка письма"/>
    <w:basedOn w:val="affa"/>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6"/>
    <w:rsid w:val="00091C8F"/>
    <w:pPr>
      <w:spacing w:line="240" w:lineRule="auto"/>
      <w:ind w:firstLine="0"/>
      <w:jc w:val="center"/>
    </w:pPr>
    <w:rPr>
      <w:b/>
      <w:snapToGrid w:val="0"/>
      <w:sz w:val="28"/>
    </w:rPr>
  </w:style>
  <w:style w:type="paragraph" w:styleId="affffffffffff5">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6"/>
    <w:link w:val="affffffffffff6"/>
    <w:rsid w:val="00091C8F"/>
    <w:pPr>
      <w:ind w:left="720" w:firstLine="720"/>
    </w:pPr>
    <w:rPr>
      <w:rFonts w:ascii="Arial" w:hAnsi="Arial"/>
      <w:sz w:val="20"/>
      <w:lang w:val="x-none" w:eastAsia="x-none"/>
    </w:rPr>
  </w:style>
  <w:style w:type="paragraph" w:customStyle="1" w:styleId="affffffffffff7">
    <w:name w:val="МаркированныйСписок"/>
    <w:basedOn w:val="af6"/>
    <w:rsid w:val="00091C8F"/>
    <w:pPr>
      <w:tabs>
        <w:tab w:val="num" w:pos="709"/>
      </w:tabs>
      <w:spacing w:after="120"/>
      <w:ind w:left="709" w:hanging="283"/>
    </w:pPr>
    <w:rPr>
      <w:rFonts w:ascii="Arial" w:hAnsi="Arial"/>
      <w:sz w:val="26"/>
    </w:rPr>
  </w:style>
  <w:style w:type="paragraph" w:customStyle="1" w:styleId="undris1">
    <w:name w:val="undris1"/>
    <w:basedOn w:val="af6"/>
    <w:rsid w:val="00091C8F"/>
    <w:pPr>
      <w:widowControl w:val="0"/>
      <w:spacing w:after="120"/>
      <w:ind w:left="1134" w:firstLine="720"/>
    </w:pPr>
    <w:rPr>
      <w:rFonts w:ascii="Times New Roman Cyr" w:hAnsi="Times New Roman Cyr"/>
    </w:rPr>
  </w:style>
  <w:style w:type="character" w:customStyle="1" w:styleId="affffffffffff6">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5"/>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8">
    <w:name w:val="Маркированый список Знак Знак"/>
    <w:rsid w:val="00091C8F"/>
    <w:rPr>
      <w:rFonts w:ascii="Arial" w:hAnsi="Arial" w:cs="Arial"/>
      <w:szCs w:val="24"/>
      <w:lang w:val="ru-RU" w:eastAsia="ru-RU" w:bidi="ar-SA"/>
    </w:rPr>
  </w:style>
  <w:style w:type="paragraph" w:customStyle="1" w:styleId="affffffffffff9">
    <w:name w:val="в табл"/>
    <w:basedOn w:val="af6"/>
    <w:next w:val="affffffffff4"/>
    <w:rsid w:val="00091C8F"/>
    <w:pPr>
      <w:keepNext/>
      <w:spacing w:line="240" w:lineRule="auto"/>
      <w:ind w:firstLine="0"/>
      <w:jc w:val="left"/>
    </w:pPr>
    <w:rPr>
      <w:sz w:val="22"/>
    </w:rPr>
  </w:style>
  <w:style w:type="paragraph" w:customStyle="1" w:styleId="affffffffffffa">
    <w:name w:val="загол. таб"/>
    <w:basedOn w:val="affffffffffff9"/>
    <w:next w:val="affffffffffff9"/>
    <w:rsid w:val="00091C8F"/>
    <w:pPr>
      <w:spacing w:before="120" w:after="120" w:line="360" w:lineRule="auto"/>
      <w:jc w:val="center"/>
    </w:pPr>
    <w:rPr>
      <w:b/>
      <w:sz w:val="24"/>
    </w:rPr>
  </w:style>
  <w:style w:type="paragraph" w:customStyle="1" w:styleId="affffffffffffb">
    <w:name w:val="основа"/>
    <w:autoRedefine/>
    <w:rsid w:val="00091C8F"/>
    <w:pPr>
      <w:spacing w:line="360" w:lineRule="auto"/>
      <w:ind w:firstLine="851"/>
      <w:jc w:val="both"/>
    </w:pPr>
    <w:rPr>
      <w:sz w:val="22"/>
    </w:rPr>
  </w:style>
  <w:style w:type="paragraph" w:customStyle="1" w:styleId="affffffffffffc">
    <w:name w:val="àáçàö"/>
    <w:basedOn w:val="af6"/>
    <w:rsid w:val="00091C8F"/>
    <w:pPr>
      <w:overflowPunct w:val="0"/>
      <w:autoSpaceDE w:val="0"/>
      <w:autoSpaceDN w:val="0"/>
      <w:adjustRightInd w:val="0"/>
      <w:ind w:firstLine="851"/>
      <w:textAlignment w:val="baseline"/>
    </w:pPr>
    <w:rPr>
      <w:sz w:val="22"/>
    </w:rPr>
  </w:style>
  <w:style w:type="paragraph" w:customStyle="1" w:styleId="affffffffffffd">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6"/>
    <w:rsid w:val="00091C8F"/>
    <w:pPr>
      <w:ind w:firstLine="851"/>
    </w:pPr>
    <w:rPr>
      <w:sz w:val="22"/>
      <w:lang w:val="sr-Cyrl-CS"/>
    </w:rPr>
  </w:style>
  <w:style w:type="paragraph" w:customStyle="1" w:styleId="xl29">
    <w:name w:val="xl29"/>
    <w:basedOn w:val="af6"/>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6"/>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6"/>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6"/>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6"/>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6"/>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6"/>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6"/>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6"/>
    <w:next w:val="af6"/>
    <w:link w:val="410"/>
    <w:rsid w:val="00091C8F"/>
    <w:pPr>
      <w:keepNext/>
      <w:spacing w:before="120" w:line="240" w:lineRule="auto"/>
      <w:ind w:firstLine="0"/>
      <w:jc w:val="center"/>
    </w:pPr>
    <w:rPr>
      <w:rFonts w:ascii="Arial" w:hAnsi="Arial"/>
      <w:b/>
      <w:caps/>
      <w:sz w:val="20"/>
      <w:lang w:val="x-none" w:eastAsia="x-none"/>
    </w:rPr>
  </w:style>
  <w:style w:type="paragraph" w:customStyle="1" w:styleId="af1">
    <w:name w:val="ПРИЛОЖЕНИЕ"/>
    <w:basedOn w:val="1"/>
    <w:next w:val="afffffffffff"/>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affffffffffffe">
    <w:name w:val="Название таблицы Знак Знак"/>
    <w:rsid w:val="00091C8F"/>
    <w:rPr>
      <w:rFonts w:ascii="Arial" w:hAnsi="Arial"/>
      <w:b/>
      <w:caps/>
      <w:lang w:val="ru-RU" w:eastAsia="ru-RU" w:bidi="ar-SA"/>
    </w:rPr>
  </w:style>
  <w:style w:type="paragraph" w:customStyle="1" w:styleId="1fff3">
    <w:name w:val="Об уп1"/>
    <w:basedOn w:val="af6"/>
    <w:link w:val="1fff4"/>
    <w:rsid w:val="00091C8F"/>
    <w:pPr>
      <w:spacing w:line="240" w:lineRule="auto"/>
      <w:ind w:firstLine="720"/>
    </w:pPr>
    <w:rPr>
      <w:spacing w:val="-2"/>
      <w:sz w:val="28"/>
      <w:lang w:val="x-none" w:eastAsia="x-none"/>
    </w:rPr>
  </w:style>
  <w:style w:type="paragraph" w:customStyle="1" w:styleId="afffffffffffff">
    <w:name w:val="Об список"/>
    <w:basedOn w:val="af6"/>
    <w:next w:val="af6"/>
    <w:link w:val="afffffffffffff0"/>
    <w:rsid w:val="00091C8F"/>
    <w:pPr>
      <w:spacing w:line="240" w:lineRule="auto"/>
      <w:ind w:left="1985" w:hanging="284"/>
    </w:pPr>
    <w:rPr>
      <w:color w:val="000000"/>
      <w:sz w:val="28"/>
      <w:lang w:val="x-none" w:eastAsia="x-none"/>
    </w:rPr>
  </w:style>
  <w:style w:type="numbering" w:customStyle="1" w:styleId="ad">
    <w:name w:val="Стиль маркированный"/>
    <w:basedOn w:val="af9"/>
    <w:rsid w:val="00091C8F"/>
    <w:pPr>
      <w:numPr>
        <w:numId w:val="27"/>
      </w:numPr>
    </w:pPr>
  </w:style>
  <w:style w:type="paragraph" w:customStyle="1" w:styleId="afffffffffffff1">
    <w:name w:val="Содержание"/>
    <w:basedOn w:val="af6"/>
    <w:rsid w:val="00091C8F"/>
    <w:pPr>
      <w:spacing w:line="240" w:lineRule="auto"/>
      <w:ind w:left="57" w:right="57" w:firstLine="0"/>
      <w:jc w:val="left"/>
    </w:pPr>
    <w:rPr>
      <w:szCs w:val="24"/>
      <w:lang w:val="en-US"/>
    </w:rPr>
  </w:style>
  <w:style w:type="paragraph" w:customStyle="1" w:styleId="afffffffffffff2">
    <w:name w:val="Пояснит"/>
    <w:basedOn w:val="af6"/>
    <w:rsid w:val="00091C8F"/>
    <w:pPr>
      <w:spacing w:line="240" w:lineRule="auto"/>
      <w:ind w:left="170" w:right="170" w:firstLine="851"/>
    </w:pPr>
    <w:rPr>
      <w:szCs w:val="24"/>
      <w:lang w:val="en-US"/>
    </w:rPr>
  </w:style>
  <w:style w:type="paragraph" w:customStyle="1" w:styleId="afffffffffffff3">
    <w:name w:val="Заголовок_таблицы"/>
    <w:basedOn w:val="afffffffffffff1"/>
    <w:rsid w:val="00091C8F"/>
    <w:pPr>
      <w:jc w:val="center"/>
    </w:pPr>
  </w:style>
  <w:style w:type="paragraph" w:customStyle="1" w:styleId="afffffffffffff4">
    <w:name w:val="Шапка_табл"/>
    <w:basedOn w:val="af6"/>
    <w:rsid w:val="00091C8F"/>
    <w:pPr>
      <w:spacing w:line="240" w:lineRule="auto"/>
      <w:ind w:left="57" w:right="57" w:firstLine="0"/>
      <w:jc w:val="center"/>
    </w:pPr>
    <w:rPr>
      <w:szCs w:val="24"/>
    </w:rPr>
  </w:style>
  <w:style w:type="paragraph" w:customStyle="1" w:styleId="afffffffffffff5">
    <w:name w:val="Текст_таблицы"/>
    <w:basedOn w:val="af6"/>
    <w:rsid w:val="00091C8F"/>
    <w:pPr>
      <w:spacing w:line="240" w:lineRule="auto"/>
      <w:ind w:left="57" w:right="57" w:firstLine="0"/>
      <w:jc w:val="left"/>
    </w:pPr>
    <w:rPr>
      <w:szCs w:val="24"/>
    </w:rPr>
  </w:style>
  <w:style w:type="paragraph" w:customStyle="1" w:styleId="GAS">
    <w:name w:val="Заголовок/GAS"/>
    <w:basedOn w:val="af6"/>
    <w:rsid w:val="00091C8F"/>
    <w:pPr>
      <w:spacing w:line="360" w:lineRule="atLeast"/>
      <w:ind w:firstLine="0"/>
      <w:jc w:val="center"/>
    </w:pPr>
    <w:rPr>
      <w:rFonts w:ascii="TextBook" w:hAnsi="TextBook"/>
      <w:caps/>
    </w:rPr>
  </w:style>
  <w:style w:type="paragraph" w:customStyle="1" w:styleId="afffffffffffff6">
    <w:name w:val="наш_заголовок"/>
    <w:basedOn w:val="affa"/>
    <w:rsid w:val="00091C8F"/>
    <w:pPr>
      <w:spacing w:after="120"/>
      <w:jc w:val="center"/>
    </w:pPr>
    <w:rPr>
      <w:caps/>
      <w:sz w:val="24"/>
      <w:szCs w:val="24"/>
    </w:rPr>
  </w:style>
  <w:style w:type="paragraph" w:customStyle="1" w:styleId="afffffffffffff7">
    <w:name w:val="Осн_текст"/>
    <w:basedOn w:val="af6"/>
    <w:rsid w:val="00091C8F"/>
    <w:pPr>
      <w:spacing w:line="240" w:lineRule="auto"/>
      <w:ind w:left="170" w:right="170" w:firstLine="851"/>
    </w:pPr>
    <w:rPr>
      <w:szCs w:val="24"/>
    </w:rPr>
  </w:style>
  <w:style w:type="paragraph" w:styleId="afffffffffffff8">
    <w:name w:val="envelope address"/>
    <w:basedOn w:val="af6"/>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6"/>
    <w:rsid w:val="00091C8F"/>
    <w:pPr>
      <w:spacing w:line="240" w:lineRule="auto"/>
      <w:ind w:firstLine="0"/>
      <w:jc w:val="left"/>
    </w:pPr>
  </w:style>
  <w:style w:type="paragraph" w:customStyle="1" w:styleId="afffffffffffff9">
    <w:name w:val="ТабличныйТекст"/>
    <w:basedOn w:val="af6"/>
    <w:rsid w:val="00091C8F"/>
    <w:pPr>
      <w:spacing w:before="60" w:after="60" w:line="240" w:lineRule="auto"/>
      <w:ind w:firstLine="0"/>
      <w:jc w:val="left"/>
    </w:pPr>
    <w:rPr>
      <w:rFonts w:ascii="Arial Narrow" w:hAnsi="Arial Narrow"/>
      <w:snapToGrid w:val="0"/>
      <w:sz w:val="22"/>
    </w:rPr>
  </w:style>
  <w:style w:type="paragraph" w:customStyle="1" w:styleId="afffffffffffffa">
    <w:name w:val="Основной текст продолжение"/>
    <w:basedOn w:val="affa"/>
    <w:next w:val="affa"/>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b">
    <w:name w:val="НАЗВАНИЕ ПРИЛОЖЕНИЯ Знак"/>
    <w:basedOn w:val="af6"/>
    <w:next w:val="af6"/>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6"/>
    <w:next w:val="af6"/>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c">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8"/>
    <w:rsid w:val="00091C8F"/>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d">
    <w:name w:val="Номер таблицы Знак"/>
    <w:basedOn w:val="af6"/>
    <w:next w:val="af6"/>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6"/>
    <w:rsid w:val="00091C8F"/>
    <w:pPr>
      <w:ind w:left="849" w:hanging="283"/>
    </w:pPr>
    <w:rPr>
      <w:rFonts w:ascii="Arial" w:hAnsi="Arial"/>
      <w:sz w:val="20"/>
      <w:szCs w:val="24"/>
    </w:rPr>
  </w:style>
  <w:style w:type="paragraph" w:customStyle="1" w:styleId="afffffffffffffe">
    <w:name w:val="Итоговая информация"/>
    <w:basedOn w:val="af6"/>
    <w:rsid w:val="00091C8F"/>
    <w:pPr>
      <w:tabs>
        <w:tab w:val="left" w:pos="1134"/>
        <w:tab w:val="right" w:pos="9072"/>
      </w:tabs>
      <w:ind w:firstLine="0"/>
    </w:pPr>
    <w:rPr>
      <w:sz w:val="28"/>
      <w:lang w:val="en-US"/>
    </w:rPr>
  </w:style>
  <w:style w:type="paragraph" w:customStyle="1" w:styleId="affffffffffffff">
    <w:name w:val="ПРИЛОЖЕНИЕ Знак"/>
    <w:basedOn w:val="1"/>
    <w:next w:val="af6"/>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6"/>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6"/>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0">
    <w:name w:val="Áàçîâûé óêàçàòåëü"/>
    <w:basedOn w:val="af6"/>
    <w:rsid w:val="00091C8F"/>
    <w:pPr>
      <w:spacing w:line="240" w:lineRule="auto"/>
      <w:ind w:left="720" w:hanging="720"/>
      <w:jc w:val="left"/>
    </w:pPr>
    <w:rPr>
      <w:rFonts w:ascii="Arial" w:hAnsi="Arial" w:cs="Arial"/>
      <w:sz w:val="22"/>
    </w:rPr>
  </w:style>
  <w:style w:type="paragraph" w:customStyle="1" w:styleId="affffffffffffff1">
    <w:name w:val="Пояснительная записка"/>
    <w:basedOn w:val="af6"/>
    <w:rsid w:val="00091C8F"/>
    <w:pPr>
      <w:suppressLineNumbers/>
      <w:ind w:firstLine="680"/>
    </w:pPr>
    <w:rPr>
      <w:rFonts w:ascii="Arial" w:hAnsi="Arial" w:cs="Arial"/>
      <w:kern w:val="20"/>
    </w:rPr>
  </w:style>
  <w:style w:type="paragraph" w:customStyle="1" w:styleId="affffffffffffff2">
    <w:name w:val="Поясн.записка"/>
    <w:basedOn w:val="af6"/>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3">
    <w:name w:val="_______"/>
    <w:rsid w:val="00091C8F"/>
    <w:pPr>
      <w:widowControl w:val="0"/>
    </w:pPr>
    <w:rPr>
      <w:rFonts w:ascii="Swiss Light 10pt" w:hAnsi="Swiss Light 10pt"/>
      <w:lang w:val="en-US"/>
    </w:rPr>
  </w:style>
  <w:style w:type="paragraph" w:customStyle="1" w:styleId="2ff5">
    <w:name w:val="Название таблицы Знак2"/>
    <w:basedOn w:val="af6"/>
    <w:next w:val="af6"/>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6"/>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6"/>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6"/>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6"/>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6"/>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6"/>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6"/>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6"/>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6"/>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6"/>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6"/>
    <w:next w:val="af6"/>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4">
    <w:name w:val="Нумерованное содержание"/>
    <w:basedOn w:val="af6"/>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5">
    <w:name w:val="Назв Ссылка"/>
    <w:basedOn w:val="af6"/>
    <w:next w:val="af6"/>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
    <w:rsid w:val="00091C8F"/>
    <w:pPr>
      <w:spacing w:line="240" w:lineRule="auto"/>
      <w:ind w:firstLine="0"/>
      <w:jc w:val="left"/>
    </w:pPr>
    <w:rPr>
      <w:rFonts w:ascii="Arial" w:hAnsi="Arial"/>
    </w:rPr>
  </w:style>
  <w:style w:type="paragraph" w:customStyle="1" w:styleId="affffffffffffff6">
    <w:name w:val="Название таблицы Знак Знак Знак Знак"/>
    <w:basedOn w:val="af6"/>
    <w:next w:val="af6"/>
    <w:rsid w:val="00091C8F"/>
    <w:pPr>
      <w:keepNext/>
      <w:spacing w:before="120" w:after="120" w:line="240" w:lineRule="auto"/>
      <w:ind w:firstLine="0"/>
      <w:jc w:val="center"/>
    </w:pPr>
    <w:rPr>
      <w:rFonts w:ascii="Arial" w:hAnsi="Arial"/>
      <w:b/>
      <w:caps/>
      <w:sz w:val="20"/>
    </w:rPr>
  </w:style>
  <w:style w:type="paragraph" w:styleId="4f0">
    <w:name w:val="List 4"/>
    <w:basedOn w:val="afffffa"/>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2"/>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2"/>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7">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6"/>
    <w:next w:val="af6"/>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6"/>
    <w:next w:val="af6"/>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8">
    <w:name w:val="Номер таблицы Знак Знак Знак"/>
    <w:basedOn w:val="af6"/>
    <w:next w:val="af6"/>
    <w:rsid w:val="00091C8F"/>
    <w:pPr>
      <w:keepNext/>
      <w:spacing w:before="120" w:after="120" w:line="240" w:lineRule="auto"/>
      <w:ind w:firstLine="0"/>
      <w:jc w:val="right"/>
    </w:pPr>
    <w:rPr>
      <w:rFonts w:ascii="Arial" w:hAnsi="Arial"/>
      <w:sz w:val="20"/>
      <w:szCs w:val="24"/>
    </w:rPr>
  </w:style>
  <w:style w:type="character" w:customStyle="1" w:styleId="affffffffffffff9">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6"/>
    <w:next w:val="af6"/>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a">
    <w:name w:val="Нумерованный список Знак"/>
    <w:rsid w:val="00091C8F"/>
    <w:rPr>
      <w:rFonts w:ascii="Arial" w:hAnsi="Arial"/>
      <w:szCs w:val="24"/>
      <w:lang w:val="ru-RU" w:eastAsia="ru-RU" w:bidi="ar-SA"/>
    </w:rPr>
  </w:style>
  <w:style w:type="paragraph" w:customStyle="1" w:styleId="2ff9">
    <w:name w:val="ПРИЛОЖЕНИЕ2"/>
    <w:basedOn w:val="af6"/>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b">
    <w:name w:val="Номер таблицы Знак Знак"/>
    <w:basedOn w:val="af6"/>
    <w:next w:val="af6"/>
    <w:rsid w:val="00091C8F"/>
    <w:pPr>
      <w:keepNext/>
      <w:spacing w:before="120" w:after="120" w:line="240" w:lineRule="auto"/>
      <w:ind w:firstLine="0"/>
      <w:jc w:val="right"/>
    </w:pPr>
    <w:rPr>
      <w:rFonts w:ascii="Arial" w:hAnsi="Arial"/>
      <w:sz w:val="20"/>
      <w:szCs w:val="24"/>
    </w:rPr>
  </w:style>
  <w:style w:type="paragraph" w:customStyle="1" w:styleId="affffffffffffffc">
    <w:name w:val="Назв после табл"/>
    <w:basedOn w:val="af6"/>
    <w:next w:val="af6"/>
    <w:rsid w:val="00091C8F"/>
    <w:pPr>
      <w:spacing w:before="120" w:line="240" w:lineRule="auto"/>
      <w:ind w:firstLine="720"/>
    </w:pPr>
    <w:rPr>
      <w:sz w:val="28"/>
    </w:rPr>
  </w:style>
  <w:style w:type="paragraph" w:customStyle="1" w:styleId="119">
    <w:name w:val="НАЗВАНИЕ ПРИЛОЖЕНИЯ Знак1 Знак1 Знак Знак"/>
    <w:basedOn w:val="af6"/>
    <w:next w:val="af6"/>
    <w:rsid w:val="00091C8F"/>
    <w:pPr>
      <w:spacing w:after="120"/>
      <w:ind w:firstLine="0"/>
      <w:jc w:val="center"/>
      <w:outlineLvl w:val="0"/>
    </w:pPr>
    <w:rPr>
      <w:rFonts w:ascii="Arial" w:hAnsi="Arial"/>
      <w:b/>
      <w:caps/>
      <w:sz w:val="20"/>
    </w:rPr>
  </w:style>
  <w:style w:type="paragraph" w:customStyle="1" w:styleId="affffffffffffffd">
    <w:name w:val="Обычный.Обычный док"/>
    <w:link w:val="affffffffffffffe"/>
    <w:rsid w:val="00091C8F"/>
    <w:pPr>
      <w:overflowPunct w:val="0"/>
      <w:autoSpaceDE w:val="0"/>
      <w:autoSpaceDN w:val="0"/>
      <w:adjustRightInd w:val="0"/>
      <w:ind w:firstLine="851"/>
      <w:textAlignment w:val="baseline"/>
    </w:pPr>
    <w:rPr>
      <w:sz w:val="24"/>
    </w:rPr>
  </w:style>
  <w:style w:type="character" w:customStyle="1" w:styleId="affe">
    <w:name w:val="Название рисунка Знак"/>
    <w:link w:val="affd"/>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6"/>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6"/>
    <w:next w:val="af6"/>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d"/>
    <w:rsid w:val="00091C8F"/>
    <w:rPr>
      <w:rFonts w:ascii="Arial" w:hAnsi="Arial"/>
      <w:szCs w:val="24"/>
    </w:rPr>
  </w:style>
  <w:style w:type="paragraph" w:customStyle="1" w:styleId="afffffffffffffff">
    <w:name w:val="Основной центрированный"/>
    <w:basedOn w:val="affa"/>
    <w:next w:val="affa"/>
    <w:rsid w:val="00091C8F"/>
    <w:pPr>
      <w:spacing w:after="120"/>
      <w:jc w:val="center"/>
    </w:pPr>
    <w:rPr>
      <w:rFonts w:ascii="Arial" w:hAnsi="Arial"/>
      <w:sz w:val="24"/>
    </w:rPr>
  </w:style>
  <w:style w:type="paragraph" w:customStyle="1" w:styleId="afffffffffffffff0">
    <w:name w:val="Таблица название"/>
    <w:basedOn w:val="af6"/>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1">
    <w:name w:val="таблица ссылок"/>
    <w:basedOn w:val="af6"/>
    <w:next w:val="af6"/>
    <w:rsid w:val="00091C8F"/>
    <w:pPr>
      <w:widowControl w:val="0"/>
      <w:spacing w:line="360" w:lineRule="atLeast"/>
      <w:ind w:firstLine="0"/>
      <w:jc w:val="center"/>
    </w:pPr>
  </w:style>
  <w:style w:type="paragraph" w:customStyle="1" w:styleId="12e">
    <w:name w:val="Нормальный 12 Знак Знак Знак"/>
    <w:basedOn w:val="af6"/>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2">
    <w:name w:val="Date"/>
    <w:aliases w:val="Дата Знак Знак"/>
    <w:basedOn w:val="af6"/>
    <w:next w:val="af6"/>
    <w:link w:val="2ffa"/>
    <w:rsid w:val="00091C8F"/>
    <w:pPr>
      <w:spacing w:line="240" w:lineRule="auto"/>
      <w:ind w:firstLine="0"/>
      <w:jc w:val="left"/>
    </w:pPr>
    <w:rPr>
      <w:lang w:val="x-none" w:eastAsia="x-none"/>
    </w:rPr>
  </w:style>
  <w:style w:type="character" w:customStyle="1" w:styleId="afffffffffffffff3">
    <w:name w:val="Дата Знак"/>
    <w:rsid w:val="00091C8F"/>
    <w:rPr>
      <w:sz w:val="24"/>
    </w:rPr>
  </w:style>
  <w:style w:type="character" w:customStyle="1" w:styleId="2ffa">
    <w:name w:val="Дата Знак2"/>
    <w:aliases w:val="Дата Знак Знак Знак"/>
    <w:link w:val="afffffffffffffff2"/>
    <w:rsid w:val="00091C8F"/>
    <w:rPr>
      <w:sz w:val="24"/>
    </w:rPr>
  </w:style>
  <w:style w:type="paragraph" w:customStyle="1" w:styleId="-2">
    <w:name w:val="СПИСОК -"/>
    <w:basedOn w:val="af6"/>
    <w:rsid w:val="00091C8F"/>
    <w:pPr>
      <w:widowControl w:val="0"/>
      <w:tabs>
        <w:tab w:val="left" w:pos="1021"/>
        <w:tab w:val="num" w:pos="1215"/>
        <w:tab w:val="num" w:pos="1429"/>
      </w:tabs>
      <w:ind w:left="1215" w:hanging="360"/>
    </w:pPr>
  </w:style>
  <w:style w:type="paragraph" w:customStyle="1" w:styleId="afffffffffffffff4">
    <w:name w:val="Текст мой"/>
    <w:basedOn w:val="af6"/>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5">
    <w:name w:val="Таблица текст"/>
    <w:basedOn w:val="af6"/>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0"/>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6">
    <w:name w:val="Îáû÷íûé.Íîðìàëüíûé"/>
    <w:rsid w:val="00091C8F"/>
    <w:pPr>
      <w:spacing w:after="120"/>
      <w:ind w:firstLine="720"/>
      <w:jc w:val="both"/>
    </w:pPr>
    <w:rPr>
      <w:sz w:val="24"/>
    </w:rPr>
  </w:style>
  <w:style w:type="paragraph" w:customStyle="1" w:styleId="font7">
    <w:name w:val="font7"/>
    <w:basedOn w:val="af6"/>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1"/>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6"/>
    <w:link w:val="05"/>
    <w:rsid w:val="00091C8F"/>
    <w:pPr>
      <w:tabs>
        <w:tab w:val="left" w:pos="1134"/>
      </w:tabs>
      <w:ind w:firstLine="851"/>
    </w:pPr>
    <w:rPr>
      <w:lang w:val="x-none" w:eastAsia="en-US"/>
    </w:rPr>
  </w:style>
  <w:style w:type="paragraph" w:customStyle="1" w:styleId="afffffffffffffff7">
    <w:name w:val="Рисунок"/>
    <w:basedOn w:val="af6"/>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6"/>
    <w:link w:val="68"/>
    <w:autoRedefine/>
    <w:qFormat/>
    <w:rsid w:val="00091C8F"/>
    <w:pPr>
      <w:ind w:firstLine="567"/>
    </w:pPr>
    <w:rPr>
      <w:szCs w:val="24"/>
      <w:lang w:val="x-none" w:eastAsia="x-none"/>
    </w:rPr>
  </w:style>
  <w:style w:type="paragraph" w:customStyle="1" w:styleId="NGP1">
    <w:name w:val="NGP_1^"/>
    <w:basedOn w:val="af6"/>
    <w:rsid w:val="00091C8F"/>
    <w:pPr>
      <w:numPr>
        <w:numId w:val="29"/>
      </w:numPr>
      <w:spacing w:before="480" w:after="480" w:line="480" w:lineRule="auto"/>
      <w:outlineLvl w:val="0"/>
    </w:pPr>
    <w:rPr>
      <w:b/>
      <w:szCs w:val="24"/>
    </w:rPr>
  </w:style>
  <w:style w:type="paragraph" w:customStyle="1" w:styleId="NGP11">
    <w:name w:val="NGP_1.1^ Знак"/>
    <w:basedOn w:val="af6"/>
    <w:rsid w:val="00091C8F"/>
    <w:pPr>
      <w:keepNext/>
      <w:numPr>
        <w:ilvl w:val="1"/>
        <w:numId w:val="29"/>
      </w:numPr>
      <w:spacing w:before="240" w:after="240" w:line="480" w:lineRule="auto"/>
      <w:outlineLvl w:val="1"/>
    </w:pPr>
    <w:rPr>
      <w:b/>
      <w:szCs w:val="24"/>
    </w:rPr>
  </w:style>
  <w:style w:type="paragraph" w:customStyle="1" w:styleId="NGP111">
    <w:name w:val="NGP_1.1.1"/>
    <w:basedOn w:val="af6"/>
    <w:rsid w:val="00091C8F"/>
    <w:pPr>
      <w:numPr>
        <w:ilvl w:val="2"/>
        <w:numId w:val="29"/>
      </w:numPr>
      <w:spacing w:line="480" w:lineRule="auto"/>
    </w:pPr>
    <w:rPr>
      <w:szCs w:val="24"/>
    </w:rPr>
  </w:style>
  <w:style w:type="paragraph" w:customStyle="1" w:styleId="NGP10">
    <w:name w:val="NGP_1)"/>
    <w:basedOn w:val="af6"/>
    <w:rsid w:val="00091C8F"/>
    <w:pPr>
      <w:numPr>
        <w:ilvl w:val="3"/>
        <w:numId w:val="29"/>
      </w:numPr>
      <w:spacing w:line="480" w:lineRule="auto"/>
    </w:pPr>
    <w:rPr>
      <w:szCs w:val="24"/>
    </w:rPr>
  </w:style>
  <w:style w:type="paragraph" w:customStyle="1" w:styleId="xl62">
    <w:name w:val="xl62"/>
    <w:basedOn w:val="af6"/>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8">
    <w:name w:val="перечень Знак"/>
    <w:basedOn w:val="afffff5"/>
    <w:link w:val="afffffffffffffff9"/>
    <w:rsid w:val="00091C8F"/>
    <w:pPr>
      <w:widowControl/>
      <w:autoSpaceDE/>
      <w:autoSpaceDN/>
      <w:adjustRightInd/>
      <w:spacing w:after="120"/>
      <w:ind w:left="0" w:right="0"/>
      <w:jc w:val="both"/>
    </w:pPr>
    <w:rPr>
      <w:szCs w:val="20"/>
    </w:rPr>
  </w:style>
  <w:style w:type="character" w:customStyle="1" w:styleId="afffffffffffffff9">
    <w:name w:val="перечень Знак Знак"/>
    <w:link w:val="afffffffffffffff8"/>
    <w:rsid w:val="00091C8F"/>
    <w:rPr>
      <w:sz w:val="24"/>
    </w:rPr>
  </w:style>
  <w:style w:type="paragraph" w:customStyle="1" w:styleId="1ffff3">
    <w:name w:val="Текстовый1"/>
    <w:basedOn w:val="af6"/>
    <w:rsid w:val="00091C8F"/>
    <w:pPr>
      <w:spacing w:after="120" w:line="240" w:lineRule="auto"/>
      <w:ind w:firstLine="720"/>
    </w:pPr>
  </w:style>
  <w:style w:type="paragraph" w:customStyle="1" w:styleId="afffffffffffffffa">
    <w:name w:val="таб_заг"/>
    <w:basedOn w:val="af6"/>
    <w:rsid w:val="00091C8F"/>
    <w:pPr>
      <w:spacing w:after="120" w:line="240" w:lineRule="auto"/>
      <w:ind w:left="567" w:right="567" w:firstLine="0"/>
      <w:jc w:val="center"/>
    </w:pPr>
    <w:rPr>
      <w:b/>
    </w:rPr>
  </w:style>
  <w:style w:type="paragraph" w:customStyle="1" w:styleId="1-">
    <w:name w:val="Список 1-го ур.(+)"/>
    <w:basedOn w:val="af6"/>
    <w:rsid w:val="00091C8F"/>
    <w:pPr>
      <w:tabs>
        <w:tab w:val="num" w:pos="927"/>
      </w:tabs>
      <w:spacing w:after="120" w:line="240" w:lineRule="auto"/>
      <w:ind w:firstLine="567"/>
    </w:pPr>
    <w:rPr>
      <w:rFonts w:ascii="Arial" w:hAnsi="Arial"/>
    </w:rPr>
  </w:style>
  <w:style w:type="paragraph" w:customStyle="1" w:styleId="afffffffffffffffb">
    <w:name w:val="Отчет"/>
    <w:basedOn w:val="affff"/>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6"/>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6"/>
    <w:link w:val="1ffff7"/>
    <w:rsid w:val="00091C8F"/>
    <w:pPr>
      <w:jc w:val="left"/>
    </w:pPr>
    <w:rPr>
      <w:szCs w:val="24"/>
      <w:lang w:val="x-none" w:eastAsia="x-none"/>
    </w:rPr>
  </w:style>
  <w:style w:type="character" w:customStyle="1" w:styleId="afffffffffffffffc">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6"/>
    <w:rsid w:val="00091C8F"/>
    <w:pPr>
      <w:spacing w:line="240" w:lineRule="auto"/>
      <w:ind w:firstLine="0"/>
      <w:jc w:val="left"/>
    </w:pPr>
    <w:rPr>
      <w:szCs w:val="24"/>
    </w:rPr>
  </w:style>
  <w:style w:type="paragraph" w:customStyle="1" w:styleId="07">
    <w:name w:val="_Стиль0"/>
    <w:basedOn w:val="af6"/>
    <w:rsid w:val="00091C8F"/>
  </w:style>
  <w:style w:type="paragraph" w:customStyle="1" w:styleId="89">
    <w:name w:val="Стиль8"/>
    <w:basedOn w:val="affffffc"/>
    <w:rsid w:val="00091C8F"/>
    <w:pPr>
      <w:spacing w:line="360" w:lineRule="auto"/>
      <w:jc w:val="both"/>
    </w:pPr>
    <w:rPr>
      <w:b w:val="0"/>
      <w:caps w:val="0"/>
      <w:sz w:val="24"/>
      <w:szCs w:val="20"/>
    </w:rPr>
  </w:style>
  <w:style w:type="paragraph" w:customStyle="1" w:styleId="font8">
    <w:name w:val="font8"/>
    <w:basedOn w:val="af6"/>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6"/>
    <w:rsid w:val="00091C8F"/>
    <w:pPr>
      <w:spacing w:before="100" w:beforeAutospacing="1" w:after="100" w:afterAutospacing="1" w:line="240" w:lineRule="auto"/>
      <w:ind w:firstLine="0"/>
      <w:jc w:val="left"/>
    </w:pPr>
    <w:rPr>
      <w:b/>
      <w:bCs/>
      <w:sz w:val="20"/>
    </w:rPr>
  </w:style>
  <w:style w:type="paragraph" w:customStyle="1" w:styleId="font10">
    <w:name w:val="font10"/>
    <w:basedOn w:val="af6"/>
    <w:rsid w:val="00091C8F"/>
    <w:pPr>
      <w:spacing w:before="100" w:beforeAutospacing="1" w:after="100" w:afterAutospacing="1" w:line="240" w:lineRule="auto"/>
      <w:ind w:firstLine="0"/>
      <w:jc w:val="left"/>
    </w:pPr>
    <w:rPr>
      <w:b/>
      <w:bCs/>
      <w:sz w:val="20"/>
    </w:rPr>
  </w:style>
  <w:style w:type="paragraph" w:customStyle="1" w:styleId="font11">
    <w:name w:val="font11"/>
    <w:basedOn w:val="af6"/>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6"/>
    <w:rsid w:val="00091C8F"/>
    <w:pPr>
      <w:jc w:val="left"/>
    </w:pPr>
  </w:style>
  <w:style w:type="paragraph" w:customStyle="1" w:styleId="-3">
    <w:name w:val="УГТП-Текст"/>
    <w:basedOn w:val="af6"/>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6"/>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6"/>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6"/>
    <w:rsid w:val="00091C8F"/>
    <w:pPr>
      <w:spacing w:before="120" w:line="240" w:lineRule="auto"/>
      <w:ind w:left="1077" w:firstLine="0"/>
    </w:pPr>
    <w:rPr>
      <w:rFonts w:ascii="Wingdings" w:hAnsi="Wingdings" w:cs="Wingdings"/>
      <w:sz w:val="20"/>
    </w:rPr>
  </w:style>
  <w:style w:type="paragraph" w:customStyle="1" w:styleId="810">
    <w:name w:val="Заголовок 81"/>
    <w:basedOn w:val="af6"/>
    <w:next w:val="af6"/>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6"/>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6"/>
    <w:rsid w:val="00091C8F"/>
    <w:pPr>
      <w:tabs>
        <w:tab w:val="left" w:pos="1622"/>
      </w:tabs>
      <w:suppressAutoHyphens/>
      <w:ind w:firstLine="0"/>
    </w:pPr>
    <w:rPr>
      <w:rFonts w:ascii="Arial" w:hAnsi="Arial" w:cs="Arial"/>
      <w:szCs w:val="24"/>
    </w:rPr>
  </w:style>
  <w:style w:type="paragraph" w:customStyle="1" w:styleId="table">
    <w:name w:val="table"/>
    <w:basedOn w:val="af6"/>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d">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6"/>
    <w:rsid w:val="00091C8F"/>
    <w:pPr>
      <w:keepNext/>
      <w:keepLines/>
      <w:spacing w:before="360" w:after="120" w:line="240" w:lineRule="auto"/>
      <w:jc w:val="left"/>
    </w:pPr>
    <w:rPr>
      <w:rFonts w:ascii="Arial" w:hAnsi="Arial" w:cs="Arial"/>
      <w:b/>
      <w:sz w:val="20"/>
    </w:rPr>
  </w:style>
  <w:style w:type="paragraph" w:customStyle="1" w:styleId="afffffffffffffffe">
    <w:name w:val="Заполнение"/>
    <w:basedOn w:val="af6"/>
    <w:rsid w:val="00091C8F"/>
    <w:pPr>
      <w:widowControl w:val="0"/>
      <w:spacing w:line="240" w:lineRule="auto"/>
      <w:ind w:firstLine="0"/>
      <w:jc w:val="center"/>
    </w:pPr>
    <w:rPr>
      <w:rFonts w:ascii="Courier New" w:hAnsi="Courier New"/>
      <w:sz w:val="28"/>
    </w:rPr>
  </w:style>
  <w:style w:type="paragraph" w:customStyle="1" w:styleId="affffffffffffffff">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0">
    <w:name w:val="Титул"/>
    <w:basedOn w:val="afffffffffc"/>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6"/>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6"/>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1">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2">
    <w:name w:val="НумерованыйСписок"/>
    <w:basedOn w:val="af6"/>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3">
    <w:name w:val="Штамп текст"/>
    <w:basedOn w:val="af6"/>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6"/>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6"/>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6"/>
    <w:rsid w:val="00091C8F"/>
    <w:pPr>
      <w:widowControl w:val="0"/>
      <w:spacing w:line="240" w:lineRule="auto"/>
      <w:ind w:firstLine="570"/>
    </w:pPr>
    <w:rPr>
      <w:szCs w:val="24"/>
    </w:rPr>
  </w:style>
  <w:style w:type="paragraph" w:customStyle="1" w:styleId="xl96">
    <w:name w:val="xl9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6"/>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6"/>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6"/>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6"/>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6"/>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6"/>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6"/>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6"/>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6"/>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6"/>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6"/>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6"/>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6"/>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6"/>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6"/>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6"/>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4">
    <w:name w:val="Обычный.Нормальный Знак Знак"/>
    <w:rsid w:val="00091C8F"/>
    <w:rPr>
      <w:sz w:val="24"/>
      <w:szCs w:val="24"/>
      <w:lang w:val="ru-RU" w:eastAsia="ru-RU" w:bidi="ar-SA"/>
    </w:rPr>
  </w:style>
  <w:style w:type="paragraph" w:customStyle="1" w:styleId="Exhibittitle">
    <w:name w:val="Exhibit title"/>
    <w:basedOn w:val="af6"/>
    <w:autoRedefine/>
    <w:rsid w:val="00091C8F"/>
    <w:pPr>
      <w:spacing w:line="300" w:lineRule="atLeast"/>
      <w:ind w:firstLine="0"/>
      <w:jc w:val="left"/>
    </w:pPr>
    <w:rPr>
      <w:sz w:val="22"/>
    </w:rPr>
  </w:style>
  <w:style w:type="paragraph" w:customStyle="1" w:styleId="Normalbullet">
    <w:name w:val="Normal bullet"/>
    <w:basedOn w:val="af6"/>
    <w:rsid w:val="00091C8F"/>
    <w:pPr>
      <w:tabs>
        <w:tab w:val="left" w:pos="357"/>
        <w:tab w:val="num" w:pos="2231"/>
      </w:tabs>
      <w:suppressAutoHyphens/>
      <w:spacing w:line="264" w:lineRule="auto"/>
      <w:ind w:left="357" w:hanging="357"/>
    </w:pPr>
    <w:rPr>
      <w:sz w:val="26"/>
    </w:rPr>
  </w:style>
  <w:style w:type="paragraph" w:customStyle="1" w:styleId="Normal2">
    <w:name w:val="Normal2"/>
    <w:basedOn w:val="af6"/>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6"/>
    <w:rsid w:val="00091C8F"/>
    <w:pPr>
      <w:tabs>
        <w:tab w:val="num" w:pos="1049"/>
      </w:tabs>
      <w:spacing w:line="300" w:lineRule="atLeast"/>
      <w:jc w:val="left"/>
    </w:pPr>
    <w:rPr>
      <w:rFonts w:ascii="Arial" w:hAnsi="Arial"/>
      <w:b/>
      <w:caps/>
      <w:sz w:val="36"/>
    </w:rPr>
  </w:style>
  <w:style w:type="paragraph" w:customStyle="1" w:styleId="affffffffffffffff5">
    <w:name w:val="Табличный текст"/>
    <w:basedOn w:val="af6"/>
    <w:rsid w:val="00091C8F"/>
    <w:pPr>
      <w:spacing w:before="40" w:after="40" w:line="240" w:lineRule="auto"/>
      <w:ind w:right="34" w:firstLine="0"/>
      <w:jc w:val="left"/>
    </w:pPr>
    <w:rPr>
      <w:rFonts w:ascii="Arial" w:hAnsi="Arial"/>
      <w:sz w:val="20"/>
    </w:rPr>
  </w:style>
  <w:style w:type="paragraph" w:customStyle="1" w:styleId="Zag2">
    <w:name w:val="Zag_2"/>
    <w:basedOn w:val="af6"/>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6">
    <w:name w:val="Обы"/>
    <w:rsid w:val="00091C8F"/>
    <w:pPr>
      <w:widowControl w:val="0"/>
    </w:pPr>
  </w:style>
  <w:style w:type="paragraph" w:customStyle="1" w:styleId="1ffffc">
    <w:name w:val="Продолжение списка1"/>
    <w:basedOn w:val="af6"/>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6"/>
    <w:rsid w:val="00091C8F"/>
    <w:pPr>
      <w:snapToGrid w:val="0"/>
      <w:spacing w:line="240" w:lineRule="auto"/>
      <w:ind w:firstLine="0"/>
      <w:jc w:val="left"/>
    </w:pPr>
    <w:rPr>
      <w:rFonts w:ascii="Arial" w:hAnsi="Arial" w:cs="Arial"/>
      <w:sz w:val="18"/>
      <w:szCs w:val="18"/>
    </w:rPr>
  </w:style>
  <w:style w:type="paragraph" w:customStyle="1" w:styleId="affffffffffffffff7">
    <w:name w:val="заполнение штампа"/>
    <w:basedOn w:val="af6"/>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6"/>
    <w:rsid w:val="00091C8F"/>
    <w:pPr>
      <w:widowControl w:val="0"/>
      <w:tabs>
        <w:tab w:val="center" w:pos="4153"/>
        <w:tab w:val="right" w:pos="8306"/>
      </w:tabs>
      <w:spacing w:line="312" w:lineRule="auto"/>
      <w:ind w:right="113" w:firstLine="851"/>
    </w:pPr>
  </w:style>
  <w:style w:type="paragraph" w:customStyle="1" w:styleId="affffffffffffffff8">
    <w:name w:val="Штамп наименование"/>
    <w:rsid w:val="00091C8F"/>
    <w:pPr>
      <w:jc w:val="center"/>
    </w:pPr>
    <w:rPr>
      <w:rFonts w:ascii="Arial" w:hAnsi="Arial"/>
      <w:noProof/>
      <w:sz w:val="24"/>
    </w:rPr>
  </w:style>
  <w:style w:type="paragraph" w:customStyle="1" w:styleId="221">
    <w:name w:val="Оглавление 22"/>
    <w:basedOn w:val="af6"/>
    <w:next w:val="af6"/>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6"/>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9">
    <w:name w:val="Çàïîëíåíèå"/>
    <w:basedOn w:val="af6"/>
    <w:rsid w:val="00091C8F"/>
    <w:pPr>
      <w:spacing w:line="240" w:lineRule="auto"/>
      <w:ind w:firstLine="0"/>
      <w:jc w:val="center"/>
    </w:pPr>
    <w:rPr>
      <w:rFonts w:ascii="Courier New" w:hAnsi="Courier New"/>
      <w:sz w:val="28"/>
    </w:rPr>
  </w:style>
  <w:style w:type="paragraph" w:customStyle="1" w:styleId="Caiieiaiea">
    <w:name w:val="Caiieiaiea"/>
    <w:basedOn w:val="af6"/>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6"/>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6"/>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9"/>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a">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6"/>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b">
    <w:name w:val="Текст программы"/>
    <w:basedOn w:val="af6"/>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6"/>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c">
    <w:name w:val="Обычный +кр.строка"/>
    <w:basedOn w:val="af6"/>
    <w:rsid w:val="00091C8F"/>
    <w:pPr>
      <w:spacing w:after="120" w:line="240" w:lineRule="auto"/>
      <w:ind w:firstLine="720"/>
      <w:jc w:val="left"/>
    </w:pPr>
    <w:rPr>
      <w:spacing w:val="-22"/>
      <w:sz w:val="28"/>
    </w:rPr>
  </w:style>
  <w:style w:type="paragraph" w:customStyle="1" w:styleId="affffffffffffffffd">
    <w:name w:val="Маркер"/>
    <w:basedOn w:val="af6"/>
    <w:rsid w:val="00091C8F"/>
    <w:pPr>
      <w:tabs>
        <w:tab w:val="num" w:pos="1134"/>
      </w:tabs>
      <w:spacing w:after="120"/>
      <w:ind w:left="1134" w:hanging="425"/>
    </w:pPr>
    <w:rPr>
      <w:spacing w:val="-22"/>
      <w:sz w:val="28"/>
    </w:rPr>
  </w:style>
  <w:style w:type="paragraph" w:customStyle="1" w:styleId="affffffffffffffffe">
    <w:name w:val="Чертежный"/>
    <w:rsid w:val="00091C8F"/>
    <w:pPr>
      <w:jc w:val="both"/>
    </w:pPr>
    <w:rPr>
      <w:rFonts w:ascii="ISOCPEUR" w:hAnsi="ISOCPEUR"/>
      <w:i/>
      <w:sz w:val="28"/>
      <w:lang w:val="uk-UA"/>
    </w:rPr>
  </w:style>
  <w:style w:type="paragraph" w:customStyle="1" w:styleId="150">
    <w:name w:val="Обычный 1.5"/>
    <w:basedOn w:val="af6"/>
    <w:autoRedefine/>
    <w:rsid w:val="00091C8F"/>
    <w:pPr>
      <w:keepNext/>
      <w:keepLines/>
      <w:snapToGrid w:val="0"/>
      <w:spacing w:line="240" w:lineRule="auto"/>
      <w:ind w:firstLine="851"/>
      <w:jc w:val="center"/>
    </w:pPr>
    <w:rPr>
      <w:b/>
      <w:bCs/>
      <w:sz w:val="28"/>
      <w:szCs w:val="24"/>
    </w:rPr>
  </w:style>
  <w:style w:type="paragraph" w:customStyle="1" w:styleId="afffffffffffffffff">
    <w:name w:val="Достижение"/>
    <w:basedOn w:val="affa"/>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6"/>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6"/>
    <w:rsid w:val="00091C8F"/>
    <w:pPr>
      <w:spacing w:before="100" w:beforeAutospacing="1" w:after="119" w:line="240" w:lineRule="auto"/>
      <w:ind w:left="284" w:firstLine="0"/>
      <w:jc w:val="left"/>
    </w:pPr>
    <w:rPr>
      <w:szCs w:val="24"/>
    </w:rPr>
  </w:style>
  <w:style w:type="paragraph" w:customStyle="1" w:styleId="2fff0">
    <w:name w:val="Об уп2список"/>
    <w:basedOn w:val="af6"/>
    <w:rsid w:val="00091C8F"/>
    <w:pPr>
      <w:spacing w:line="240" w:lineRule="auto"/>
      <w:ind w:firstLine="0"/>
    </w:pPr>
    <w:rPr>
      <w:color w:val="000000"/>
      <w:spacing w:val="-4"/>
      <w:sz w:val="28"/>
      <w:szCs w:val="28"/>
    </w:rPr>
  </w:style>
  <w:style w:type="paragraph" w:customStyle="1" w:styleId="2fff1">
    <w:name w:val="Заголовок 2)"/>
    <w:basedOn w:val="20"/>
    <w:next w:val="af6"/>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6"/>
    <w:autoRedefine/>
    <w:rsid w:val="00091C8F"/>
    <w:pPr>
      <w:tabs>
        <w:tab w:val="left" w:pos="993"/>
        <w:tab w:val="left" w:pos="7938"/>
      </w:tabs>
      <w:ind w:left="1843" w:hanging="1843"/>
      <w:jc w:val="left"/>
    </w:pPr>
    <w:rPr>
      <w:szCs w:val="24"/>
    </w:rPr>
  </w:style>
  <w:style w:type="paragraph" w:customStyle="1" w:styleId="2fff2">
    <w:name w:val="Знак2"/>
    <w:basedOn w:val="af6"/>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0">
    <w:name w:val="Emphasis"/>
    <w:uiPriority w:val="20"/>
    <w:qFormat/>
    <w:rsid w:val="00091C8F"/>
    <w:rPr>
      <w:i/>
      <w:iCs/>
    </w:rPr>
  </w:style>
  <w:style w:type="table" w:styleId="3ff">
    <w:name w:val="Table Grid 3"/>
    <w:basedOn w:val="af8"/>
    <w:rsid w:val="00091C8F"/>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1">
    <w:name w:val="Список литературы (название)"/>
    <w:rsid w:val="00091C8F"/>
    <w:pPr>
      <w:keepNext/>
      <w:spacing w:before="240"/>
      <w:jc w:val="center"/>
    </w:pPr>
    <w:rPr>
      <w:b/>
      <w:bCs/>
      <w:sz w:val="24"/>
      <w:szCs w:val="24"/>
    </w:rPr>
  </w:style>
  <w:style w:type="paragraph" w:styleId="afffffffffffffffff2">
    <w:name w:val="Bibliography"/>
    <w:autoRedefine/>
    <w:uiPriority w:val="37"/>
    <w:rsid w:val="00091C8F"/>
    <w:pPr>
      <w:spacing w:before="60"/>
      <w:jc w:val="both"/>
    </w:pPr>
    <w:rPr>
      <w:sz w:val="24"/>
      <w:szCs w:val="24"/>
      <w:lang w:val="en-US"/>
    </w:rPr>
  </w:style>
  <w:style w:type="paragraph" w:customStyle="1" w:styleId="pagenum">
    <w:name w:val="pagenum"/>
    <w:basedOn w:val="af6"/>
    <w:rsid w:val="00091C8F"/>
    <w:pPr>
      <w:spacing w:before="100" w:beforeAutospacing="1" w:after="100" w:afterAutospacing="1" w:line="240" w:lineRule="auto"/>
      <w:ind w:firstLine="0"/>
      <w:jc w:val="left"/>
    </w:pPr>
    <w:rPr>
      <w:szCs w:val="24"/>
    </w:rPr>
  </w:style>
  <w:style w:type="paragraph" w:customStyle="1" w:styleId="obrivp">
    <w:name w:val="obrivp"/>
    <w:basedOn w:val="af6"/>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3">
    <w:name w:val="Символы концевой сноски"/>
    <w:rsid w:val="00091C8F"/>
    <w:rPr>
      <w:vertAlign w:val="superscript"/>
    </w:rPr>
  </w:style>
  <w:style w:type="character" w:customStyle="1" w:styleId="afffffffffffffffff4">
    <w:name w:val="Символ нумерации"/>
    <w:rsid w:val="00091C8F"/>
  </w:style>
  <w:style w:type="character" w:customStyle="1" w:styleId="afffffffffffffffff5">
    <w:name w:val="Маркеры списка"/>
    <w:rsid w:val="00091C8F"/>
    <w:rPr>
      <w:rFonts w:ascii="StarSymbol" w:eastAsia="StarSymbol" w:hAnsi="StarSymbol" w:cs="StarSymbol"/>
      <w:sz w:val="18"/>
      <w:szCs w:val="18"/>
    </w:rPr>
  </w:style>
  <w:style w:type="paragraph" w:styleId="afffffffffffffffff6">
    <w:name w:val="Title"/>
    <w:aliases w:val="1111111"/>
    <w:basedOn w:val="af6"/>
    <w:next w:val="affa"/>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6"/>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6"/>
    <w:rsid w:val="00091C8F"/>
    <w:pPr>
      <w:suppressLineNumbers/>
      <w:suppressAutoHyphens/>
    </w:pPr>
    <w:rPr>
      <w:rFonts w:ascii="Arial" w:hAnsi="Arial" w:cs="Tahoma"/>
      <w:sz w:val="28"/>
      <w:szCs w:val="28"/>
      <w:lang w:eastAsia="ar-SA"/>
    </w:rPr>
  </w:style>
  <w:style w:type="paragraph" w:customStyle="1" w:styleId="afffffffffffffffff7">
    <w:name w:val="Содержимое таблицы"/>
    <w:basedOn w:val="af6"/>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8">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6"/>
    <w:rsid w:val="00091C8F"/>
    <w:pPr>
      <w:widowControl w:val="0"/>
      <w:overflowPunct w:val="0"/>
      <w:autoSpaceDE w:val="0"/>
      <w:autoSpaceDN w:val="0"/>
      <w:adjustRightInd w:val="0"/>
      <w:ind w:firstLine="567"/>
    </w:pPr>
  </w:style>
  <w:style w:type="paragraph" w:customStyle="1" w:styleId="1fffff6">
    <w:name w:val="Знак Знак Знак1"/>
    <w:basedOn w:val="af6"/>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9">
    <w:name w:val="Цветовое выделение"/>
    <w:rsid w:val="00091C8F"/>
    <w:rPr>
      <w:b/>
      <w:bCs/>
      <w:color w:val="000080"/>
      <w:sz w:val="20"/>
      <w:szCs w:val="20"/>
    </w:rPr>
  </w:style>
  <w:style w:type="character" w:customStyle="1" w:styleId="afffffffffffff0">
    <w:name w:val="Об список Знак"/>
    <w:link w:val="afffffffffffff"/>
    <w:rsid w:val="00091C8F"/>
    <w:rPr>
      <w:color w:val="000000"/>
      <w:sz w:val="28"/>
    </w:rPr>
  </w:style>
  <w:style w:type="character" w:customStyle="1" w:styleId="2f5">
    <w:name w:val="Об уп2 Знак"/>
    <w:link w:val="2f4"/>
    <w:rsid w:val="00091C8F"/>
    <w:rPr>
      <w:spacing w:val="-4"/>
      <w:sz w:val="28"/>
    </w:rPr>
  </w:style>
  <w:style w:type="character" w:customStyle="1" w:styleId="afffffffff8">
    <w:name w:val="Текст таблицы Знак"/>
    <w:link w:val="afffffffff7"/>
    <w:rsid w:val="00091C8F"/>
    <w:rPr>
      <w:iCs/>
      <w:sz w:val="23"/>
      <w:szCs w:val="23"/>
    </w:rPr>
  </w:style>
  <w:style w:type="paragraph" w:customStyle="1" w:styleId="afffffffffffffffffa">
    <w:name w:val="рисунки"/>
    <w:basedOn w:val="af6"/>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d">
    <w:name w:val="Абзац Знак"/>
    <w:link w:val="affffffc"/>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b">
    <w:name w:val="нормальный"/>
    <w:basedOn w:val="af6"/>
    <w:rsid w:val="00091C8F"/>
    <w:pPr>
      <w:spacing w:before="120" w:after="120" w:line="240" w:lineRule="auto"/>
      <w:ind w:firstLine="0"/>
    </w:pPr>
    <w:rPr>
      <w:rFonts w:ascii="Arial" w:hAnsi="Arial"/>
      <w:sz w:val="20"/>
    </w:rPr>
  </w:style>
  <w:style w:type="character" w:customStyle="1" w:styleId="1fa">
    <w:name w:val="Нормальный Знак1"/>
    <w:link w:val="afffff8"/>
    <w:rsid w:val="00091C8F"/>
    <w:rPr>
      <w:sz w:val="24"/>
    </w:rPr>
  </w:style>
  <w:style w:type="paragraph" w:customStyle="1" w:styleId="afffffffffffffffffc">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6"/>
    <w:rsid w:val="00091C8F"/>
    <w:pPr>
      <w:widowControl w:val="0"/>
      <w:spacing w:line="240" w:lineRule="auto"/>
      <w:ind w:firstLine="0"/>
      <w:jc w:val="left"/>
    </w:pPr>
    <w:rPr>
      <w:szCs w:val="24"/>
    </w:rPr>
  </w:style>
  <w:style w:type="paragraph" w:customStyle="1" w:styleId="afffffffffffffffffd">
    <w:name w:val="нормальный Знак Знак Знак Знак"/>
    <w:basedOn w:val="af6"/>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d"/>
    <w:rsid w:val="00091C8F"/>
    <w:rPr>
      <w:rFonts w:ascii="Arial" w:hAnsi="Arial"/>
      <w:sz w:val="24"/>
    </w:rPr>
  </w:style>
  <w:style w:type="paragraph" w:customStyle="1" w:styleId="afffffffffffffffffe">
    <w:name w:val="Обычный. Нормальный"/>
    <w:basedOn w:val="af6"/>
    <w:link w:val="affffffffffffffffff"/>
    <w:rsid w:val="00091C8F"/>
    <w:pPr>
      <w:spacing w:before="120" w:line="240" w:lineRule="auto"/>
    </w:pPr>
    <w:rPr>
      <w:szCs w:val="24"/>
      <w:lang w:val="x-none" w:eastAsia="x-none"/>
    </w:rPr>
  </w:style>
  <w:style w:type="character" w:customStyle="1" w:styleId="affffffffffffffffff">
    <w:name w:val="Обычный. Нормальный Знак"/>
    <w:link w:val="afffffffffffffffffe"/>
    <w:locked/>
    <w:rsid w:val="00091C8F"/>
    <w:rPr>
      <w:sz w:val="24"/>
      <w:szCs w:val="24"/>
    </w:rPr>
  </w:style>
  <w:style w:type="character" w:customStyle="1" w:styleId="affffffffffffffffff0">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6"/>
    <w:rsid w:val="00091C8F"/>
    <w:pPr>
      <w:spacing w:before="240" w:line="240" w:lineRule="auto"/>
      <w:ind w:left="1077" w:firstLine="0"/>
    </w:pPr>
    <w:rPr>
      <w:rFonts w:ascii="Arial" w:hAnsi="Arial"/>
      <w:sz w:val="20"/>
    </w:rPr>
  </w:style>
  <w:style w:type="paragraph" w:customStyle="1" w:styleId="affffffffffffffffff1">
    <w:name w:val="Основной текст с отступом.Основной текст с отступом Знак Знак Знак.Основной текст с отступом Знак Знак"/>
    <w:basedOn w:val="af6"/>
    <w:rsid w:val="00091C8F"/>
    <w:pPr>
      <w:widowControl w:val="0"/>
      <w:ind w:left="170" w:right="170" w:firstLine="720"/>
    </w:pPr>
    <w:rPr>
      <w:kern w:val="1"/>
      <w:sz w:val="28"/>
      <w:szCs w:val="24"/>
      <w:lang w:bidi="ru-RU"/>
    </w:rPr>
  </w:style>
  <w:style w:type="paragraph" w:customStyle="1" w:styleId="affffffffffffffffff2">
    <w:name w:val="Мой"/>
    <w:basedOn w:val="af6"/>
    <w:rsid w:val="00091C8F"/>
    <w:pPr>
      <w:widowControl w:val="0"/>
      <w:ind w:firstLine="851"/>
    </w:pPr>
  </w:style>
  <w:style w:type="paragraph" w:customStyle="1" w:styleId="Iie">
    <w:name w:val="Iie"/>
    <w:basedOn w:val="af6"/>
    <w:rsid w:val="00091C8F"/>
    <w:pPr>
      <w:widowControl w:val="0"/>
      <w:ind w:firstLine="851"/>
    </w:pPr>
  </w:style>
  <w:style w:type="paragraph" w:customStyle="1" w:styleId="affffffffffffffffff3">
    <w:name w:val="a"/>
    <w:basedOn w:val="af6"/>
    <w:rsid w:val="00091C8F"/>
    <w:pPr>
      <w:spacing w:line="240" w:lineRule="auto"/>
      <w:ind w:firstLine="0"/>
      <w:jc w:val="center"/>
    </w:pPr>
    <w:rPr>
      <w:szCs w:val="24"/>
    </w:rPr>
  </w:style>
  <w:style w:type="paragraph" w:customStyle="1" w:styleId="af">
    <w:name w:val="нумерован"/>
    <w:basedOn w:val="affa"/>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a"/>
    <w:rsid w:val="00091C8F"/>
    <w:rPr>
      <w:sz w:val="22"/>
      <w:szCs w:val="22"/>
    </w:rPr>
  </w:style>
  <w:style w:type="character" w:customStyle="1" w:styleId="affffffffffd">
    <w:name w:val="табл_заголовок Знак"/>
    <w:link w:val="affffffffffc"/>
    <w:rsid w:val="00091C8F"/>
    <w:rPr>
      <w:rFonts w:eastAsia="Arial Unicode MS"/>
      <w:noProof/>
      <w:sz w:val="24"/>
      <w:szCs w:val="24"/>
      <w:lang w:bidi="ar-SA"/>
    </w:rPr>
  </w:style>
  <w:style w:type="paragraph" w:customStyle="1" w:styleId="-4">
    <w:name w:val="список- Знак"/>
    <w:basedOn w:val="af6"/>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4">
    <w:name w:val="Абзац РОСНЕФТЬ"/>
    <w:basedOn w:val="af6"/>
    <w:next w:val="af6"/>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6"/>
    <w:rsid w:val="00091C8F"/>
    <w:pPr>
      <w:spacing w:line="240" w:lineRule="auto"/>
      <w:ind w:firstLine="567"/>
    </w:pPr>
    <w:rPr>
      <w:color w:val="000000"/>
      <w:szCs w:val="24"/>
    </w:rPr>
  </w:style>
  <w:style w:type="paragraph" w:customStyle="1" w:styleId="articledate1">
    <w:name w:val="articledate1"/>
    <w:basedOn w:val="af6"/>
    <w:rsid w:val="00091C8F"/>
    <w:pPr>
      <w:spacing w:line="240" w:lineRule="auto"/>
      <w:ind w:firstLine="0"/>
      <w:jc w:val="left"/>
    </w:pPr>
    <w:rPr>
      <w:sz w:val="23"/>
      <w:szCs w:val="23"/>
    </w:rPr>
  </w:style>
  <w:style w:type="paragraph" w:customStyle="1" w:styleId="western">
    <w:name w:val="western"/>
    <w:basedOn w:val="af6"/>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6"/>
    <w:rsid w:val="00091C8F"/>
    <w:pPr>
      <w:overflowPunct w:val="0"/>
      <w:autoSpaceDE w:val="0"/>
      <w:autoSpaceDN w:val="0"/>
      <w:spacing w:line="240" w:lineRule="auto"/>
      <w:ind w:left="360" w:firstLine="0"/>
    </w:pPr>
    <w:rPr>
      <w:szCs w:val="24"/>
    </w:rPr>
  </w:style>
  <w:style w:type="paragraph" w:customStyle="1" w:styleId="predc">
    <w:name w:val="predc"/>
    <w:basedOn w:val="af6"/>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6"/>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6"/>
    <w:rsid w:val="00091C8F"/>
    <w:pPr>
      <w:spacing w:after="240" w:line="240" w:lineRule="auto"/>
      <w:ind w:firstLine="0"/>
      <w:jc w:val="left"/>
    </w:pPr>
    <w:rPr>
      <w:szCs w:val="24"/>
    </w:rPr>
  </w:style>
  <w:style w:type="paragraph" w:customStyle="1" w:styleId="ingrs">
    <w:name w:val="ingrs"/>
    <w:basedOn w:val="af6"/>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6"/>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6"/>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6"/>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6"/>
    <w:rsid w:val="00091C8F"/>
    <w:pPr>
      <w:suppressAutoHyphens/>
      <w:spacing w:after="120"/>
      <w:ind w:left="283" w:firstLine="357"/>
    </w:pPr>
    <w:rPr>
      <w:sz w:val="16"/>
      <w:szCs w:val="16"/>
      <w:lang w:eastAsia="ar-SA"/>
    </w:rPr>
  </w:style>
  <w:style w:type="paragraph" w:customStyle="1" w:styleId="affffffffffffffffff5">
    <w:name w:val="ЗАГЛАВНЫЕ_(по_центру)"/>
    <w:basedOn w:val="af6"/>
    <w:link w:val="affffffffffffffffff6"/>
    <w:rsid w:val="00091C8F"/>
    <w:pPr>
      <w:widowControl w:val="0"/>
      <w:suppressAutoHyphens/>
      <w:ind w:firstLine="851"/>
      <w:jc w:val="center"/>
    </w:pPr>
    <w:rPr>
      <w:b/>
      <w:bCs/>
      <w:caps/>
      <w:sz w:val="32"/>
      <w:szCs w:val="28"/>
      <w:lang w:val="x-none" w:eastAsia="ar-SA"/>
    </w:rPr>
  </w:style>
  <w:style w:type="character" w:customStyle="1" w:styleId="affffffffffffffffff6">
    <w:name w:val="ЗАГЛАВНЫЕ_(по_центру) Знак"/>
    <w:link w:val="affffffffffffffffff5"/>
    <w:locked/>
    <w:rsid w:val="00091C8F"/>
    <w:rPr>
      <w:b/>
      <w:bCs/>
      <w:caps/>
      <w:sz w:val="32"/>
      <w:szCs w:val="28"/>
      <w:lang w:eastAsia="ar-SA"/>
    </w:rPr>
  </w:style>
  <w:style w:type="paragraph" w:customStyle="1" w:styleId="affffffffffffffffff7">
    <w:name w:val="после прилож и рекомендации"/>
    <w:basedOn w:val="122"/>
    <w:next w:val="af6"/>
    <w:rsid w:val="00091C8F"/>
  </w:style>
  <w:style w:type="paragraph" w:customStyle="1" w:styleId="0250">
    <w:name w:val="Стиль после прилож и рекомендации + уплотненный на  025 пт"/>
    <w:basedOn w:val="affffffffffffffffff7"/>
    <w:rsid w:val="00091C8F"/>
    <w:rPr>
      <w:spacing w:val="-5"/>
    </w:rPr>
  </w:style>
  <w:style w:type="paragraph" w:customStyle="1" w:styleId="1fffffb">
    <w:name w:val="Заголовок оглавления1"/>
    <w:basedOn w:val="1"/>
    <w:next w:val="af6"/>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8">
    <w:name w:val="Стиль абзаца"/>
    <w:basedOn w:val="af6"/>
    <w:link w:val="affffffffffffffffff9"/>
    <w:rsid w:val="00091C8F"/>
    <w:pPr>
      <w:spacing w:after="120" w:line="240" w:lineRule="auto"/>
      <w:ind w:firstLine="0"/>
    </w:pPr>
    <w:rPr>
      <w:rFonts w:ascii="Arial" w:hAnsi="Arial"/>
      <w:sz w:val="20"/>
      <w:lang w:val="x-none" w:eastAsia="x-none"/>
    </w:rPr>
  </w:style>
  <w:style w:type="character" w:customStyle="1" w:styleId="affffffffffffffffff9">
    <w:name w:val="Стиль абзаца Знак"/>
    <w:link w:val="affffffffffffffffff8"/>
    <w:locked/>
    <w:rsid w:val="00091C8F"/>
    <w:rPr>
      <w:rFonts w:ascii="Arial" w:hAnsi="Arial" w:cs="Arial"/>
    </w:rPr>
  </w:style>
  <w:style w:type="paragraph" w:customStyle="1" w:styleId="affffffffffffffffffa">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6"/>
    <w:rsid w:val="00091C8F"/>
  </w:style>
  <w:style w:type="paragraph" w:customStyle="1" w:styleId="314">
    <w:name w:val="Основной текст 31"/>
    <w:basedOn w:val="af6"/>
    <w:rsid w:val="00091C8F"/>
    <w:pPr>
      <w:widowControl w:val="0"/>
      <w:spacing w:line="240" w:lineRule="auto"/>
      <w:ind w:right="-1" w:firstLine="0"/>
    </w:pPr>
    <w:rPr>
      <w:sz w:val="28"/>
    </w:rPr>
  </w:style>
  <w:style w:type="paragraph" w:customStyle="1" w:styleId="affffffffffffffffffb">
    <w:name w:val="Название таблицы Знак Знак Знак Знак Знак Знак Знак Знак"/>
    <w:basedOn w:val="affa"/>
    <w:rsid w:val="00091C8F"/>
    <w:pPr>
      <w:ind w:left="1134" w:right="34"/>
      <w:jc w:val="center"/>
      <w:outlineLvl w:val="0"/>
    </w:pPr>
    <w:rPr>
      <w:b/>
      <w:sz w:val="24"/>
      <w:szCs w:val="24"/>
    </w:rPr>
  </w:style>
  <w:style w:type="paragraph" w:customStyle="1" w:styleId="affffffffffffffffffc">
    <w:name w:val="Название таблицы Знак Знак Знак Знак Знак Знак Знак Знак Знак Знак"/>
    <w:basedOn w:val="affa"/>
    <w:autoRedefine/>
    <w:rsid w:val="00091C8F"/>
    <w:pPr>
      <w:spacing w:before="240"/>
      <w:ind w:right="34"/>
      <w:jc w:val="center"/>
      <w:outlineLvl w:val="0"/>
    </w:pPr>
    <w:rPr>
      <w:rFonts w:ascii="Arial" w:hAnsi="Arial"/>
      <w:b/>
      <w:sz w:val="24"/>
      <w:szCs w:val="24"/>
    </w:rPr>
  </w:style>
  <w:style w:type="paragraph" w:customStyle="1" w:styleId="affffffffffffffffffd">
    <w:name w:val="Название таблицы Знак Знак Знак Знак Знак Знак Знак Знак Знак Знак Знак Знак"/>
    <w:basedOn w:val="affa"/>
    <w:autoRedefine/>
    <w:rsid w:val="00091C8F"/>
    <w:pPr>
      <w:spacing w:line="360" w:lineRule="auto"/>
      <w:jc w:val="center"/>
      <w:outlineLvl w:val="0"/>
    </w:pPr>
    <w:rPr>
      <w:b/>
      <w:sz w:val="24"/>
      <w:szCs w:val="24"/>
    </w:rPr>
  </w:style>
  <w:style w:type="paragraph" w:customStyle="1" w:styleId="affffffffffffffffffe">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6"/>
    <w:rsid w:val="00091C8F"/>
    <w:pPr>
      <w:numPr>
        <w:numId w:val="33"/>
      </w:numPr>
      <w:spacing w:line="240" w:lineRule="auto"/>
    </w:pPr>
    <w:rPr>
      <w:b/>
      <w:lang w:eastAsia="en-US"/>
    </w:rPr>
  </w:style>
  <w:style w:type="paragraph" w:customStyle="1" w:styleId="N">
    <w:name w:val="ОснN"/>
    <w:basedOn w:val="affa"/>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6"/>
    <w:next w:val="af6"/>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6"/>
    <w:rsid w:val="00091C8F"/>
    <w:pPr>
      <w:numPr>
        <w:numId w:val="34"/>
      </w:numPr>
    </w:pPr>
    <w:rPr>
      <w:szCs w:val="24"/>
    </w:rPr>
  </w:style>
  <w:style w:type="paragraph" w:customStyle="1" w:styleId="afffffffffffffffffff0">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1">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6"/>
    <w:autoRedefine/>
    <w:rsid w:val="00091C8F"/>
    <w:pPr>
      <w:tabs>
        <w:tab w:val="num" w:pos="1990"/>
      </w:tabs>
      <w:spacing w:line="240" w:lineRule="auto"/>
      <w:ind w:firstLine="567"/>
    </w:pPr>
  </w:style>
  <w:style w:type="paragraph" w:customStyle="1" w:styleId="1ffffff">
    <w:name w:val="???????? ?????1"/>
    <w:basedOn w:val="af6"/>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6"/>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6"/>
    <w:rsid w:val="00091C8F"/>
    <w:pPr>
      <w:spacing w:before="100" w:beforeAutospacing="1" w:after="100" w:afterAutospacing="1" w:line="240" w:lineRule="auto"/>
      <w:ind w:firstLine="0"/>
      <w:jc w:val="left"/>
    </w:pPr>
    <w:rPr>
      <w:szCs w:val="24"/>
    </w:rPr>
  </w:style>
  <w:style w:type="paragraph" w:customStyle="1" w:styleId="69">
    <w:name w:val="6"/>
    <w:basedOn w:val="af6"/>
    <w:rsid w:val="00091C8F"/>
    <w:pPr>
      <w:autoSpaceDE w:val="0"/>
      <w:autoSpaceDN w:val="0"/>
      <w:spacing w:after="120" w:line="240" w:lineRule="auto"/>
      <w:ind w:firstLine="284"/>
    </w:pPr>
    <w:rPr>
      <w:color w:val="000000"/>
      <w:szCs w:val="24"/>
    </w:rPr>
  </w:style>
  <w:style w:type="paragraph" w:customStyle="1" w:styleId="text-1">
    <w:name w:val="text-1"/>
    <w:basedOn w:val="af6"/>
    <w:rsid w:val="00091C8F"/>
    <w:pPr>
      <w:spacing w:before="100" w:beforeAutospacing="1" w:after="100" w:afterAutospacing="1" w:line="240" w:lineRule="auto"/>
      <w:ind w:firstLine="0"/>
      <w:jc w:val="left"/>
    </w:pPr>
    <w:rPr>
      <w:szCs w:val="24"/>
    </w:rPr>
  </w:style>
  <w:style w:type="paragraph" w:customStyle="1" w:styleId="text-9">
    <w:name w:val="text-9"/>
    <w:basedOn w:val="af6"/>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6"/>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6"/>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6"/>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6"/>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6"/>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2">
    <w:name w:val="абзац Знак"/>
    <w:basedOn w:val="af6"/>
    <w:link w:val="afffffffffffffffffff3"/>
    <w:rsid w:val="00091C8F"/>
    <w:pPr>
      <w:ind w:firstLine="851"/>
    </w:pPr>
    <w:rPr>
      <w:lang w:val="x-none" w:eastAsia="x-none"/>
    </w:rPr>
  </w:style>
  <w:style w:type="character" w:customStyle="1" w:styleId="afffffffffffffffffff3">
    <w:name w:val="абзац Знак Знак"/>
    <w:link w:val="afffffffffffffffffff2"/>
    <w:locked/>
    <w:rsid w:val="00091C8F"/>
    <w:rPr>
      <w:sz w:val="24"/>
    </w:rPr>
  </w:style>
  <w:style w:type="paragraph" w:customStyle="1" w:styleId="jst">
    <w:name w:val="jst"/>
    <w:basedOn w:val="af6"/>
    <w:rsid w:val="00091C8F"/>
    <w:pPr>
      <w:spacing w:before="100" w:beforeAutospacing="1" w:after="100" w:afterAutospacing="1" w:line="240" w:lineRule="auto"/>
      <w:ind w:firstLine="0"/>
    </w:pPr>
    <w:rPr>
      <w:szCs w:val="24"/>
    </w:rPr>
  </w:style>
  <w:style w:type="paragraph" w:customStyle="1" w:styleId="Style27">
    <w:name w:val="Style27"/>
    <w:basedOn w:val="af6"/>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4">
    <w:name w:val="No Spacing"/>
    <w:link w:val="afffffffffffffffffff5"/>
    <w:uiPriority w:val="1"/>
    <w:qFormat/>
    <w:rsid w:val="00091C8F"/>
    <w:rPr>
      <w:rFonts w:ascii="Calibri" w:hAnsi="Calibri"/>
      <w:sz w:val="22"/>
      <w:szCs w:val="22"/>
    </w:rPr>
  </w:style>
  <w:style w:type="paragraph" w:customStyle="1" w:styleId="maintext">
    <w:name w:val="maintext"/>
    <w:basedOn w:val="af6"/>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6"/>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6"/>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6"/>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6"/>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6"/>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6"/>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6"/>
    <w:rsid w:val="00091C8F"/>
    <w:rPr>
      <w:szCs w:val="24"/>
    </w:rPr>
  </w:style>
  <w:style w:type="numbering" w:customStyle="1" w:styleId="2fff7">
    <w:name w:val="Нет списка2"/>
    <w:next w:val="af9"/>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4">
    <w:name w:val="тире"/>
    <w:basedOn w:val="af6"/>
    <w:rsid w:val="00091C8F"/>
    <w:pPr>
      <w:numPr>
        <w:numId w:val="35"/>
      </w:numPr>
      <w:tabs>
        <w:tab w:val="num" w:pos="1134"/>
      </w:tabs>
      <w:ind w:left="0"/>
    </w:pPr>
  </w:style>
  <w:style w:type="paragraph" w:customStyle="1" w:styleId="WW-22">
    <w:name w:val="WW-Основной текст 2"/>
    <w:basedOn w:val="af6"/>
    <w:rsid w:val="00091C8F"/>
    <w:pPr>
      <w:widowControl w:val="0"/>
      <w:suppressAutoHyphens/>
      <w:spacing w:after="600"/>
      <w:ind w:firstLine="0"/>
      <w:jc w:val="center"/>
    </w:pPr>
    <w:rPr>
      <w:b/>
      <w:lang w:eastAsia="ar-SA"/>
    </w:rPr>
  </w:style>
  <w:style w:type="table" w:styleId="afffffffffffffffffff6">
    <w:name w:val="Table Professional"/>
    <w:basedOn w:val="af8"/>
    <w:rsid w:val="00091C8F"/>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6"/>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6"/>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6"/>
    <w:rsid w:val="00091C8F"/>
    <w:pPr>
      <w:numPr>
        <w:numId w:val="36"/>
      </w:numPr>
      <w:overflowPunct w:val="0"/>
      <w:autoSpaceDE w:val="0"/>
      <w:autoSpaceDN w:val="0"/>
      <w:adjustRightInd w:val="0"/>
      <w:spacing w:before="120" w:line="240" w:lineRule="auto"/>
      <w:textAlignment w:val="baseline"/>
    </w:pPr>
  </w:style>
  <w:style w:type="character" w:customStyle="1" w:styleId="affffff5">
    <w:name w:val="Основной текст док. Знак"/>
    <w:link w:val="affffff4"/>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7">
    <w:name w:val="табл слева"/>
    <w:basedOn w:val="af6"/>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8">
    <w:name w:val="Введение"/>
    <w:basedOn w:val="1"/>
    <w:next w:val="af6"/>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6"/>
    <w:rsid w:val="00091C8F"/>
    <w:pPr>
      <w:ind w:firstLine="0"/>
    </w:pPr>
    <w:rPr>
      <w:szCs w:val="24"/>
    </w:rPr>
  </w:style>
  <w:style w:type="paragraph" w:customStyle="1" w:styleId="2fff9">
    <w:name w:val="Введение2"/>
    <w:basedOn w:val="20"/>
    <w:next w:val="af6"/>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6"/>
    <w:rsid w:val="00091C8F"/>
    <w:pPr>
      <w:spacing w:line="240" w:lineRule="auto"/>
      <w:ind w:firstLine="0"/>
      <w:jc w:val="left"/>
    </w:pPr>
    <w:rPr>
      <w:rFonts w:ascii="Arial" w:hAnsi="Arial" w:cs="Arial"/>
      <w:szCs w:val="24"/>
    </w:rPr>
  </w:style>
  <w:style w:type="paragraph" w:customStyle="1" w:styleId="Style6">
    <w:name w:val="Style6"/>
    <w:basedOn w:val="af6"/>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6"/>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6"/>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6"/>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6"/>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6"/>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6"/>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6"/>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6"/>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6"/>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6"/>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6"/>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6"/>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6"/>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9">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6"/>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6"/>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6"/>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6"/>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6"/>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6"/>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a">
    <w:name w:val="отчет"/>
    <w:basedOn w:val="af6"/>
    <w:link w:val="afffffffffffffffffffb"/>
    <w:rsid w:val="00091C8F"/>
    <w:pPr>
      <w:spacing w:before="120"/>
      <w:ind w:firstLine="0"/>
    </w:pPr>
    <w:rPr>
      <w:sz w:val="28"/>
      <w:lang w:val="x-none" w:eastAsia="x-none"/>
    </w:rPr>
  </w:style>
  <w:style w:type="character" w:customStyle="1" w:styleId="afffffffffffffffffffb">
    <w:name w:val="отчет Знак"/>
    <w:link w:val="afffffffffffffffffffa"/>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0">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
    <w:rsid w:val="00091C8F"/>
    <w:rPr>
      <w:color w:val="000000"/>
      <w:sz w:val="24"/>
      <w:szCs w:val="24"/>
    </w:rPr>
  </w:style>
  <w:style w:type="paragraph" w:customStyle="1" w:styleId="af2">
    <w:name w:val="Список маркированный"/>
    <w:basedOn w:val="af6"/>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6"/>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3"/>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2">
    <w:name w:val="Таблица шапка Знак"/>
    <w:link w:val="afff1"/>
    <w:rsid w:val="00A5177A"/>
    <w:rPr>
      <w:b/>
      <w:bCs/>
      <w:sz w:val="24"/>
    </w:rPr>
  </w:style>
  <w:style w:type="paragraph" w:customStyle="1" w:styleId="1ffffff1">
    <w:name w:val="Абзац списка1"/>
    <w:aliases w:val="Показатель"/>
    <w:basedOn w:val="af6"/>
    <w:link w:val="afffffffffffffffffffc"/>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6"/>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6"/>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c">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d">
    <w:name w:val="Таблица + по центру"/>
    <w:basedOn w:val="affff9"/>
    <w:rsid w:val="006D59C5"/>
    <w:pPr>
      <w:spacing w:before="0" w:after="0" w:line="240" w:lineRule="auto"/>
    </w:pPr>
    <w:rPr>
      <w:rFonts w:ascii="Arial" w:hAnsi="Arial"/>
      <w:sz w:val="22"/>
      <w:lang w:eastAsia="en-US"/>
    </w:rPr>
  </w:style>
  <w:style w:type="paragraph" w:customStyle="1" w:styleId="text1">
    <w:name w:val="text1"/>
    <w:basedOn w:val="affff"/>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7"/>
    <w:rsid w:val="006D59C5"/>
  </w:style>
  <w:style w:type="paragraph" w:customStyle="1" w:styleId="Dhead2">
    <w:name w:val="Dhead2"/>
    <w:basedOn w:val="affa"/>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e">
    <w:name w:val="Примечание"/>
    <w:basedOn w:val="af6"/>
    <w:rsid w:val="006D59C5"/>
    <w:pPr>
      <w:tabs>
        <w:tab w:val="left" w:pos="709"/>
      </w:tabs>
      <w:spacing w:before="120" w:line="240" w:lineRule="auto"/>
      <w:ind w:firstLine="0"/>
    </w:pPr>
    <w:rPr>
      <w:sz w:val="20"/>
      <w:lang w:val="en-US"/>
    </w:rPr>
  </w:style>
  <w:style w:type="paragraph" w:customStyle="1" w:styleId="affffffffffffffffffff">
    <w:name w:val="Таблрис"/>
    <w:basedOn w:val="af6"/>
    <w:rsid w:val="006D59C5"/>
    <w:pPr>
      <w:spacing w:line="240" w:lineRule="auto"/>
      <w:ind w:firstLine="0"/>
      <w:jc w:val="center"/>
    </w:pPr>
    <w:rPr>
      <w:szCs w:val="24"/>
    </w:rPr>
  </w:style>
  <w:style w:type="paragraph" w:customStyle="1" w:styleId="tfigrep">
    <w:name w:val="tfig_rep"/>
    <w:basedOn w:val="afc"/>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6"/>
    <w:rsid w:val="006D59C5"/>
    <w:pPr>
      <w:numPr>
        <w:numId w:val="38"/>
      </w:numPr>
      <w:tabs>
        <w:tab w:val="clear" w:pos="927"/>
        <w:tab w:val="left" w:pos="851"/>
      </w:tabs>
      <w:spacing w:before="60" w:line="240" w:lineRule="auto"/>
      <w:ind w:left="851" w:hanging="284"/>
    </w:pPr>
  </w:style>
  <w:style w:type="paragraph" w:customStyle="1" w:styleId="affffffffffffffffffff0">
    <w:name w:val="Основной текст док. Знак Знак"/>
    <w:basedOn w:val="af6"/>
    <w:link w:val="affffffffffffffffffff1"/>
    <w:rsid w:val="006D59C5"/>
    <w:pPr>
      <w:spacing w:before="60" w:after="60" w:line="240" w:lineRule="auto"/>
      <w:ind w:firstLine="567"/>
    </w:pPr>
    <w:rPr>
      <w:lang w:val="x-none" w:eastAsia="x-none"/>
    </w:rPr>
  </w:style>
  <w:style w:type="character" w:customStyle="1" w:styleId="affffffffffffffffffff1">
    <w:name w:val="Основной текст док. Знак Знак Знак"/>
    <w:link w:val="affffffffffffffffffff0"/>
    <w:rsid w:val="006D59C5"/>
    <w:rPr>
      <w:sz w:val="24"/>
      <w:lang w:val="x-none" w:eastAsia="x-none"/>
    </w:rPr>
  </w:style>
  <w:style w:type="paragraph" w:customStyle="1" w:styleId="22">
    <w:name w:val="с2"/>
    <w:basedOn w:val="af6"/>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6"/>
    <w:next w:val="affff4"/>
    <w:rsid w:val="006D59C5"/>
    <w:pPr>
      <w:tabs>
        <w:tab w:val="num" w:pos="1134"/>
      </w:tabs>
      <w:spacing w:before="120" w:line="240" w:lineRule="auto"/>
      <w:ind w:left="1134" w:hanging="425"/>
    </w:pPr>
    <w:rPr>
      <w:rFonts w:cs="Courier New"/>
    </w:rPr>
  </w:style>
  <w:style w:type="character" w:customStyle="1" w:styleId="afffffffffffffffffff5">
    <w:name w:val="Без интервала Знак"/>
    <w:link w:val="afffffffffffffffffff4"/>
    <w:uiPriority w:val="1"/>
    <w:rsid w:val="006D59C5"/>
    <w:rPr>
      <w:rFonts w:ascii="Calibri" w:hAnsi="Calibri"/>
      <w:sz w:val="22"/>
      <w:szCs w:val="22"/>
      <w:lang w:bidi="ar-SA"/>
    </w:rPr>
  </w:style>
  <w:style w:type="paragraph" w:customStyle="1" w:styleId="affffffffffffffffffff2">
    <w:name w:val="таблица Знак Знак Знак Знак"/>
    <w:basedOn w:val="af6"/>
    <w:link w:val="affffffffffffffffffff3"/>
    <w:rsid w:val="006D59C5"/>
    <w:pPr>
      <w:widowControl w:val="0"/>
      <w:suppressAutoHyphens/>
      <w:spacing w:line="240" w:lineRule="auto"/>
      <w:ind w:firstLine="0"/>
      <w:jc w:val="center"/>
    </w:pPr>
    <w:rPr>
      <w:snapToGrid w:val="0"/>
      <w:lang w:val="x-none" w:eastAsia="x-none"/>
    </w:rPr>
  </w:style>
  <w:style w:type="character" w:customStyle="1" w:styleId="affffffffffffffffffff3">
    <w:name w:val="таблица Знак Знак Знак Знак Знак"/>
    <w:link w:val="affffffffffffffffffff2"/>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6"/>
    <w:rsid w:val="006D59C5"/>
    <w:pPr>
      <w:numPr>
        <w:numId w:val="40"/>
      </w:numPr>
      <w:jc w:val="center"/>
    </w:pPr>
    <w:rPr>
      <w:b/>
      <w:szCs w:val="24"/>
    </w:rPr>
  </w:style>
  <w:style w:type="paragraph" w:customStyle="1" w:styleId="Style51">
    <w:name w:val="Style51"/>
    <w:basedOn w:val="af6"/>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6"/>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4">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5">
    <w:name w:val="Placeholder Text"/>
    <w:semiHidden/>
    <w:rsid w:val="006D59C5"/>
    <w:rPr>
      <w:color w:val="808080"/>
    </w:rPr>
  </w:style>
  <w:style w:type="paragraph" w:customStyle="1" w:styleId="affffffffffffffffffff6">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7">
    <w:name w:val="Курсив"/>
    <w:basedOn w:val="1f5"/>
    <w:rsid w:val="006D59C5"/>
    <w:pPr>
      <w:spacing w:line="240" w:lineRule="auto"/>
      <w:outlineLvl w:val="9"/>
    </w:pPr>
    <w:rPr>
      <w:rFonts w:cs="Arial"/>
      <w:b w:val="0"/>
      <w:bCs w:val="0"/>
      <w:i/>
      <w:iCs/>
      <w:kern w:val="0"/>
      <w:szCs w:val="22"/>
    </w:rPr>
  </w:style>
  <w:style w:type="character" w:customStyle="1" w:styleId="affffffffffffffffffff8">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6"/>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6"/>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6"/>
    <w:rsid w:val="006D59C5"/>
    <w:pPr>
      <w:ind w:firstLine="360"/>
    </w:pPr>
    <w:rPr>
      <w:rFonts w:ascii="Arial" w:hAnsi="Arial" w:cs="Arial"/>
      <w:b/>
      <w:bCs/>
      <w:i/>
      <w:iCs/>
      <w:szCs w:val="24"/>
    </w:rPr>
  </w:style>
  <w:style w:type="paragraph" w:styleId="affffffffffffffffffff9">
    <w:name w:val="TOC Heading"/>
    <w:basedOn w:val="1"/>
    <w:next w:val="af6"/>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9"/>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6"/>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a">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6"/>
    <w:next w:val="af6"/>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b">
    <w:name w:val="Intense Quote"/>
    <w:basedOn w:val="af6"/>
    <w:next w:val="af6"/>
    <w:link w:val="affffffffffffffffffffc"/>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c">
    <w:name w:val="Выделенная цитата Знак"/>
    <w:link w:val="affffffffffffffffffffb"/>
    <w:rsid w:val="006D59C5"/>
    <w:rPr>
      <w:color w:val="622423"/>
      <w:spacing w:val="5"/>
      <w:lang w:val="x-none" w:eastAsia="x-none"/>
    </w:rPr>
  </w:style>
  <w:style w:type="character" w:styleId="affffffffffffffffffffd">
    <w:name w:val="Subtle Emphasis"/>
    <w:qFormat/>
    <w:rsid w:val="006D59C5"/>
    <w:rPr>
      <w:i/>
      <w:iCs/>
    </w:rPr>
  </w:style>
  <w:style w:type="character" w:styleId="affffffffffffffffffffe">
    <w:name w:val="Intense Emphasis"/>
    <w:qFormat/>
    <w:rsid w:val="006D59C5"/>
    <w:rPr>
      <w:i/>
      <w:iCs/>
      <w:caps/>
      <w:spacing w:val="10"/>
      <w:sz w:val="20"/>
      <w:szCs w:val="20"/>
    </w:rPr>
  </w:style>
  <w:style w:type="character" w:styleId="afffffffffffffffffffff">
    <w:name w:val="Subtle Reference"/>
    <w:qFormat/>
    <w:rsid w:val="006D59C5"/>
    <w:rPr>
      <w:rFonts w:ascii="Calibri" w:hAnsi="Calibri" w:cs="Calibri"/>
      <w:i/>
      <w:iCs/>
      <w:color w:val="622423"/>
    </w:rPr>
  </w:style>
  <w:style w:type="character" w:styleId="afffffffffffffffffffff0">
    <w:name w:val="Intense Reference"/>
    <w:qFormat/>
    <w:rsid w:val="006D59C5"/>
    <w:rPr>
      <w:rFonts w:ascii="Calibri" w:hAnsi="Calibri" w:cs="Calibri"/>
      <w:b/>
      <w:bCs/>
      <w:i/>
      <w:iCs/>
      <w:color w:val="622423"/>
    </w:rPr>
  </w:style>
  <w:style w:type="character" w:styleId="afffffffffffffffffffff1">
    <w:name w:val="Book Title"/>
    <w:qFormat/>
    <w:rsid w:val="006D59C5"/>
    <w:rPr>
      <w:caps/>
      <w:color w:val="622423"/>
      <w:spacing w:val="5"/>
      <w:u w:color="622423"/>
    </w:rPr>
  </w:style>
  <w:style w:type="paragraph" w:customStyle="1" w:styleId="afffffffffffffffffffff2">
    <w:name w:val="Подпись таблица"/>
    <w:basedOn w:val="af6"/>
    <w:rsid w:val="006D59C5"/>
    <w:pPr>
      <w:ind w:firstLine="567"/>
      <w:jc w:val="left"/>
    </w:pPr>
    <w:rPr>
      <w:szCs w:val="24"/>
    </w:rPr>
  </w:style>
  <w:style w:type="paragraph" w:customStyle="1" w:styleId="HTML10">
    <w:name w:val="Стандартный HTML1"/>
    <w:basedOn w:val="af6"/>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3">
    <w:name w:val="Табл.вл"/>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Сп. литерат."/>
    <w:basedOn w:val="2b"/>
    <w:rsid w:val="006D59C5"/>
    <w:pPr>
      <w:spacing w:after="0" w:line="288" w:lineRule="auto"/>
      <w:ind w:left="0" w:firstLine="720"/>
      <w:jc w:val="both"/>
    </w:pPr>
  </w:style>
  <w:style w:type="paragraph" w:customStyle="1" w:styleId="12-">
    <w:name w:val="Обычн.отст.12-"/>
    <w:basedOn w:val="af6"/>
    <w:next w:val="af6"/>
    <w:rsid w:val="006D59C5"/>
    <w:pPr>
      <w:spacing w:before="240" w:line="240" w:lineRule="auto"/>
      <w:ind w:firstLine="720"/>
    </w:pPr>
    <w:rPr>
      <w:rFonts w:ascii="Courier New" w:hAnsi="Courier New" w:cs="Courier New"/>
      <w:kern w:val="16"/>
      <w:sz w:val="28"/>
      <w:szCs w:val="28"/>
    </w:rPr>
  </w:style>
  <w:style w:type="paragraph" w:customStyle="1" w:styleId="afffffffffffffffffffff5">
    <w:name w:val="Название табл. верт."/>
    <w:basedOn w:val="afc"/>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6">
    <w:name w:val="Табл.центр."/>
    <w:basedOn w:val="af6"/>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6"/>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6"/>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6"/>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6"/>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6"/>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6"/>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7">
    <w:name w:val="Табл. № столбца"/>
    <w:basedOn w:val="af6"/>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8">
    <w:name w:val="Продолж. табл"/>
    <w:basedOn w:val="af6"/>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6"/>
    <w:rsid w:val="006D59C5"/>
    <w:pPr>
      <w:spacing w:line="240" w:lineRule="auto"/>
      <w:ind w:firstLine="0"/>
      <w:jc w:val="left"/>
    </w:pPr>
    <w:rPr>
      <w:rFonts w:ascii="Arial" w:hAnsi="Arial" w:cs="Arial"/>
      <w:szCs w:val="24"/>
    </w:rPr>
  </w:style>
  <w:style w:type="paragraph" w:customStyle="1" w:styleId="Aioiaue">
    <w:name w:val="Aioiaue"/>
    <w:basedOn w:val="af6"/>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9">
    <w:name w:val="номер таб"/>
    <w:basedOn w:val="af6"/>
    <w:rsid w:val="006D59C5"/>
    <w:pPr>
      <w:spacing w:before="120" w:after="120" w:line="240" w:lineRule="auto"/>
      <w:ind w:firstLine="0"/>
      <w:jc w:val="left"/>
    </w:pPr>
    <w:rPr>
      <w:b/>
      <w:bCs/>
      <w:szCs w:val="24"/>
    </w:rPr>
  </w:style>
  <w:style w:type="paragraph" w:customStyle="1" w:styleId="afffffffffffffffffffffa">
    <w:name w:val="Заг таб"/>
    <w:basedOn w:val="af6"/>
    <w:rsid w:val="006D59C5"/>
    <w:pPr>
      <w:spacing w:before="120" w:after="120" w:line="240" w:lineRule="auto"/>
      <w:ind w:left="567" w:right="567" w:firstLine="0"/>
      <w:jc w:val="center"/>
    </w:pPr>
    <w:rPr>
      <w:b/>
      <w:bCs/>
      <w:szCs w:val="24"/>
    </w:rPr>
  </w:style>
  <w:style w:type="paragraph" w:customStyle="1" w:styleId="afffffffffffffffffffffb">
    <w:name w:val="заг таб"/>
    <w:basedOn w:val="af6"/>
    <w:rsid w:val="006D59C5"/>
    <w:pPr>
      <w:spacing w:after="120" w:line="240" w:lineRule="auto"/>
      <w:ind w:left="567" w:right="567" w:firstLine="720"/>
      <w:jc w:val="center"/>
    </w:pPr>
    <w:rPr>
      <w:b/>
      <w:bCs/>
      <w:szCs w:val="24"/>
    </w:rPr>
  </w:style>
  <w:style w:type="paragraph" w:customStyle="1" w:styleId="-9">
    <w:name w:val="таблица-шапка"/>
    <w:basedOn w:val="af6"/>
    <w:rsid w:val="006D59C5"/>
    <w:pPr>
      <w:spacing w:line="240" w:lineRule="auto"/>
      <w:ind w:firstLine="0"/>
      <w:jc w:val="center"/>
    </w:pPr>
    <w:rPr>
      <w:b/>
      <w:bCs/>
      <w:szCs w:val="24"/>
    </w:rPr>
  </w:style>
  <w:style w:type="character" w:customStyle="1" w:styleId="afffffffffffffffffffffc">
    <w:name w:val="знак примечания"/>
    <w:rsid w:val="006D59C5"/>
    <w:rPr>
      <w:sz w:val="16"/>
      <w:szCs w:val="16"/>
    </w:rPr>
  </w:style>
  <w:style w:type="paragraph" w:customStyle="1" w:styleId="afffffffffffffffffffffd">
    <w:name w:val="текст примечания"/>
    <w:basedOn w:val="af6"/>
    <w:rsid w:val="006D59C5"/>
    <w:pPr>
      <w:spacing w:line="240" w:lineRule="auto"/>
      <w:ind w:firstLine="0"/>
      <w:jc w:val="left"/>
    </w:pPr>
    <w:rPr>
      <w:sz w:val="20"/>
    </w:rPr>
  </w:style>
  <w:style w:type="paragraph" w:customStyle="1" w:styleId="MainTXT">
    <w:name w:val="MainTXT"/>
    <w:basedOn w:val="af6"/>
    <w:rsid w:val="006D59C5"/>
    <w:pPr>
      <w:overflowPunct w:val="0"/>
      <w:autoSpaceDE w:val="0"/>
      <w:autoSpaceDN w:val="0"/>
      <w:adjustRightInd w:val="0"/>
      <w:ind w:firstLine="567"/>
    </w:pPr>
    <w:rPr>
      <w:szCs w:val="24"/>
    </w:rPr>
  </w:style>
  <w:style w:type="paragraph" w:customStyle="1" w:styleId="afffffffffffffffffffffe">
    <w:name w:val="Основной абзац"/>
    <w:basedOn w:val="af6"/>
    <w:rsid w:val="006D59C5"/>
    <w:pPr>
      <w:ind w:firstLine="567"/>
    </w:pPr>
    <w:rPr>
      <w:szCs w:val="24"/>
    </w:rPr>
  </w:style>
  <w:style w:type="paragraph" w:customStyle="1" w:styleId="1ffffff8">
    <w:name w:val="Название объекта1"/>
    <w:basedOn w:val="af6"/>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6"/>
    <w:rsid w:val="006D59C5"/>
    <w:pPr>
      <w:widowControl w:val="0"/>
      <w:autoSpaceDE w:val="0"/>
      <w:autoSpaceDN w:val="0"/>
      <w:adjustRightInd w:val="0"/>
      <w:spacing w:line="413" w:lineRule="exact"/>
      <w:ind w:firstLine="701"/>
    </w:pPr>
    <w:rPr>
      <w:szCs w:val="24"/>
    </w:rPr>
  </w:style>
  <w:style w:type="paragraph" w:customStyle="1" w:styleId="Style47">
    <w:name w:val="Style47"/>
    <w:basedOn w:val="af6"/>
    <w:rsid w:val="006D59C5"/>
    <w:pPr>
      <w:widowControl w:val="0"/>
      <w:autoSpaceDE w:val="0"/>
      <w:autoSpaceDN w:val="0"/>
      <w:adjustRightInd w:val="0"/>
      <w:spacing w:line="276" w:lineRule="exact"/>
      <w:ind w:firstLine="730"/>
    </w:pPr>
    <w:rPr>
      <w:szCs w:val="24"/>
    </w:rPr>
  </w:style>
  <w:style w:type="paragraph" w:customStyle="1" w:styleId="Style60">
    <w:name w:val="Style60"/>
    <w:basedOn w:val="af6"/>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
    <w:name w:val="т№"/>
    <w:basedOn w:val="af6"/>
    <w:link w:val="affffffffffffffffffffff0"/>
    <w:rsid w:val="006D59C5"/>
    <w:pPr>
      <w:spacing w:after="120" w:line="240" w:lineRule="auto"/>
      <w:ind w:firstLine="0"/>
      <w:jc w:val="left"/>
    </w:pPr>
    <w:rPr>
      <w:b/>
      <w:bCs/>
      <w:szCs w:val="24"/>
      <w:lang w:val="x-none" w:eastAsia="x-none"/>
    </w:rPr>
  </w:style>
  <w:style w:type="paragraph" w:customStyle="1" w:styleId="Style112">
    <w:name w:val="Style112"/>
    <w:basedOn w:val="af6"/>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6"/>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6"/>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6"/>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6"/>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6"/>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6"/>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6"/>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6"/>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6"/>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6"/>
    <w:rsid w:val="006D59C5"/>
    <w:pPr>
      <w:spacing w:line="240" w:lineRule="auto"/>
      <w:ind w:firstLine="0"/>
      <w:jc w:val="center"/>
    </w:pPr>
    <w:rPr>
      <w:sz w:val="28"/>
      <w:szCs w:val="28"/>
    </w:rPr>
  </w:style>
  <w:style w:type="paragraph" w:customStyle="1" w:styleId="Style230">
    <w:name w:val="Style230"/>
    <w:basedOn w:val="af6"/>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6"/>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6"/>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6"/>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6"/>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6"/>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6"/>
    <w:rsid w:val="006D59C5"/>
    <w:pPr>
      <w:spacing w:before="144" w:after="144" w:line="240" w:lineRule="auto"/>
      <w:ind w:firstLine="0"/>
      <w:jc w:val="left"/>
    </w:pPr>
    <w:rPr>
      <w:szCs w:val="24"/>
    </w:rPr>
  </w:style>
  <w:style w:type="paragraph" w:customStyle="1" w:styleId="formattext0">
    <w:name w:val="formattext"/>
    <w:basedOn w:val="af6"/>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6"/>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6"/>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6"/>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6"/>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6"/>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6"/>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7">
    <w:name w:val="Сетка таблицы4"/>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2">
    <w:name w:val="Сетка таблицы5"/>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c">
    <w:name w:val="Сетка таблицы6"/>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a">
    <w:name w:val="Сетка таблицы8"/>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3">
    <w:name w:val="Сетка таблицы1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c">
    <w:name w:val="Сетка таблицы1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8"/>
    <w:rsid w:val="006D59C5"/>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6"/>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6"/>
    <w:rsid w:val="006D59C5"/>
    <w:pPr>
      <w:numPr>
        <w:numId w:val="42"/>
      </w:numPr>
      <w:jc w:val="center"/>
    </w:pPr>
    <w:rPr>
      <w:b/>
      <w:szCs w:val="24"/>
    </w:rPr>
  </w:style>
  <w:style w:type="paragraph" w:customStyle="1" w:styleId="23">
    <w:name w:val="раздел2"/>
    <w:basedOn w:val="af6"/>
    <w:rsid w:val="006D59C5"/>
    <w:pPr>
      <w:numPr>
        <w:numId w:val="43"/>
      </w:numPr>
    </w:pPr>
    <w:rPr>
      <w:sz w:val="28"/>
      <w:szCs w:val="28"/>
    </w:rPr>
  </w:style>
  <w:style w:type="paragraph" w:customStyle="1" w:styleId="24">
    <w:name w:val="подраздел2"/>
    <w:basedOn w:val="af6"/>
    <w:rsid w:val="006D59C5"/>
    <w:pPr>
      <w:numPr>
        <w:ilvl w:val="1"/>
        <w:numId w:val="43"/>
      </w:numPr>
    </w:pPr>
    <w:rPr>
      <w:sz w:val="28"/>
      <w:szCs w:val="28"/>
    </w:rPr>
  </w:style>
  <w:style w:type="paragraph" w:customStyle="1" w:styleId="-10">
    <w:name w:val="С-1п"/>
    <w:basedOn w:val="af6"/>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6"/>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b">
    <w:name w:val="Обычный текст Знак"/>
    <w:link w:val="afffffffffa"/>
    <w:rsid w:val="006D59C5"/>
    <w:rPr>
      <w:sz w:val="24"/>
      <w:lang w:bidi="ar-SA"/>
    </w:rPr>
  </w:style>
  <w:style w:type="paragraph" w:customStyle="1" w:styleId="IG4">
    <w:name w:val="Формулы_IG"/>
    <w:basedOn w:val="af6"/>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7"/>
    <w:rsid w:val="006D59C5"/>
  </w:style>
  <w:style w:type="character" w:customStyle="1" w:styleId="ft465">
    <w:name w:val="ft465"/>
    <w:basedOn w:val="af7"/>
    <w:rsid w:val="006D59C5"/>
  </w:style>
  <w:style w:type="character" w:customStyle="1" w:styleId="highlight">
    <w:name w:val="highlight"/>
    <w:basedOn w:val="af7"/>
    <w:rsid w:val="006D59C5"/>
  </w:style>
  <w:style w:type="character" w:customStyle="1" w:styleId="ft479">
    <w:name w:val="ft479"/>
    <w:basedOn w:val="af7"/>
    <w:rsid w:val="006D59C5"/>
  </w:style>
  <w:style w:type="character" w:customStyle="1" w:styleId="ft489">
    <w:name w:val="ft489"/>
    <w:basedOn w:val="af7"/>
    <w:rsid w:val="006D59C5"/>
  </w:style>
  <w:style w:type="character" w:customStyle="1" w:styleId="ft500">
    <w:name w:val="ft500"/>
    <w:basedOn w:val="af7"/>
    <w:rsid w:val="006D59C5"/>
  </w:style>
  <w:style w:type="character" w:customStyle="1" w:styleId="ft510">
    <w:name w:val="ft510"/>
    <w:basedOn w:val="af7"/>
    <w:rsid w:val="006D59C5"/>
  </w:style>
  <w:style w:type="character" w:customStyle="1" w:styleId="ft586">
    <w:name w:val="ft586"/>
    <w:basedOn w:val="af7"/>
    <w:rsid w:val="006D59C5"/>
  </w:style>
  <w:style w:type="character" w:customStyle="1" w:styleId="ft596">
    <w:name w:val="ft596"/>
    <w:basedOn w:val="af7"/>
    <w:rsid w:val="006D59C5"/>
  </w:style>
  <w:style w:type="character" w:customStyle="1" w:styleId="ft605">
    <w:name w:val="ft605"/>
    <w:basedOn w:val="af7"/>
    <w:rsid w:val="006D59C5"/>
  </w:style>
  <w:style w:type="character" w:customStyle="1" w:styleId="ft615">
    <w:name w:val="ft615"/>
    <w:basedOn w:val="af7"/>
    <w:rsid w:val="006D59C5"/>
  </w:style>
  <w:style w:type="character" w:customStyle="1" w:styleId="ft623">
    <w:name w:val="ft623"/>
    <w:basedOn w:val="af7"/>
    <w:rsid w:val="006D59C5"/>
  </w:style>
  <w:style w:type="character" w:customStyle="1" w:styleId="ft632">
    <w:name w:val="ft632"/>
    <w:basedOn w:val="af7"/>
    <w:rsid w:val="006D59C5"/>
  </w:style>
  <w:style w:type="character" w:customStyle="1" w:styleId="ft643">
    <w:name w:val="ft643"/>
    <w:basedOn w:val="af7"/>
    <w:rsid w:val="006D59C5"/>
  </w:style>
  <w:style w:type="character" w:customStyle="1" w:styleId="ft648">
    <w:name w:val="ft648"/>
    <w:basedOn w:val="af7"/>
    <w:rsid w:val="006D59C5"/>
  </w:style>
  <w:style w:type="character" w:customStyle="1" w:styleId="ft655">
    <w:name w:val="ft655"/>
    <w:basedOn w:val="af7"/>
    <w:rsid w:val="006D59C5"/>
  </w:style>
  <w:style w:type="character" w:customStyle="1" w:styleId="ft665">
    <w:name w:val="ft665"/>
    <w:basedOn w:val="af7"/>
    <w:rsid w:val="006D59C5"/>
  </w:style>
  <w:style w:type="character" w:customStyle="1" w:styleId="ft672">
    <w:name w:val="ft672"/>
    <w:basedOn w:val="af7"/>
    <w:rsid w:val="006D59C5"/>
  </w:style>
  <w:style w:type="character" w:customStyle="1" w:styleId="ft682">
    <w:name w:val="ft682"/>
    <w:basedOn w:val="af7"/>
    <w:rsid w:val="006D59C5"/>
  </w:style>
  <w:style w:type="character" w:customStyle="1" w:styleId="ft689">
    <w:name w:val="ft689"/>
    <w:basedOn w:val="af7"/>
    <w:rsid w:val="006D59C5"/>
  </w:style>
  <w:style w:type="character" w:customStyle="1" w:styleId="ft697">
    <w:name w:val="ft697"/>
    <w:basedOn w:val="af7"/>
    <w:rsid w:val="006D59C5"/>
  </w:style>
  <w:style w:type="character" w:customStyle="1" w:styleId="ft707">
    <w:name w:val="ft707"/>
    <w:basedOn w:val="af7"/>
    <w:rsid w:val="006D59C5"/>
  </w:style>
  <w:style w:type="character" w:customStyle="1" w:styleId="ft716">
    <w:name w:val="ft716"/>
    <w:basedOn w:val="af7"/>
    <w:rsid w:val="006D59C5"/>
  </w:style>
  <w:style w:type="character" w:customStyle="1" w:styleId="ft726">
    <w:name w:val="ft726"/>
    <w:basedOn w:val="af7"/>
    <w:rsid w:val="006D59C5"/>
  </w:style>
  <w:style w:type="character" w:customStyle="1" w:styleId="ft728">
    <w:name w:val="ft728"/>
    <w:basedOn w:val="af7"/>
    <w:rsid w:val="006D59C5"/>
  </w:style>
  <w:style w:type="character" w:customStyle="1" w:styleId="ft733">
    <w:name w:val="ft733"/>
    <w:basedOn w:val="af7"/>
    <w:rsid w:val="006D59C5"/>
  </w:style>
  <w:style w:type="character" w:customStyle="1" w:styleId="ft742">
    <w:name w:val="ft742"/>
    <w:basedOn w:val="af7"/>
    <w:rsid w:val="006D59C5"/>
  </w:style>
  <w:style w:type="character" w:customStyle="1" w:styleId="ft749">
    <w:name w:val="ft749"/>
    <w:basedOn w:val="af7"/>
    <w:rsid w:val="006D59C5"/>
  </w:style>
  <w:style w:type="character" w:customStyle="1" w:styleId="ft759">
    <w:name w:val="ft759"/>
    <w:basedOn w:val="af7"/>
    <w:rsid w:val="006D59C5"/>
  </w:style>
  <w:style w:type="character" w:customStyle="1" w:styleId="ft772">
    <w:name w:val="ft772"/>
    <w:basedOn w:val="af7"/>
    <w:rsid w:val="006D59C5"/>
  </w:style>
  <w:style w:type="character" w:customStyle="1" w:styleId="ft786">
    <w:name w:val="ft786"/>
    <w:basedOn w:val="af7"/>
    <w:rsid w:val="006D59C5"/>
  </w:style>
  <w:style w:type="character" w:customStyle="1" w:styleId="ft795">
    <w:name w:val="ft795"/>
    <w:basedOn w:val="af7"/>
    <w:rsid w:val="006D59C5"/>
  </w:style>
  <w:style w:type="character" w:customStyle="1" w:styleId="ft804">
    <w:name w:val="ft804"/>
    <w:basedOn w:val="af7"/>
    <w:rsid w:val="006D59C5"/>
  </w:style>
  <w:style w:type="character" w:customStyle="1" w:styleId="ft816">
    <w:name w:val="ft816"/>
    <w:basedOn w:val="af7"/>
    <w:rsid w:val="006D59C5"/>
  </w:style>
  <w:style w:type="character" w:customStyle="1" w:styleId="ft827">
    <w:name w:val="ft827"/>
    <w:basedOn w:val="af7"/>
    <w:rsid w:val="006D59C5"/>
  </w:style>
  <w:style w:type="character" w:customStyle="1" w:styleId="ft835">
    <w:name w:val="ft835"/>
    <w:basedOn w:val="af7"/>
    <w:rsid w:val="006D59C5"/>
  </w:style>
  <w:style w:type="character" w:customStyle="1" w:styleId="ft848">
    <w:name w:val="ft848"/>
    <w:basedOn w:val="af7"/>
    <w:rsid w:val="006D59C5"/>
  </w:style>
  <w:style w:type="character" w:customStyle="1" w:styleId="ft857">
    <w:name w:val="ft857"/>
    <w:basedOn w:val="af7"/>
    <w:rsid w:val="006D59C5"/>
  </w:style>
  <w:style w:type="character" w:customStyle="1" w:styleId="ft861">
    <w:name w:val="ft861"/>
    <w:basedOn w:val="af7"/>
    <w:rsid w:val="006D59C5"/>
  </w:style>
  <w:style w:type="character" w:customStyle="1" w:styleId="ft300">
    <w:name w:val="ft300"/>
    <w:basedOn w:val="af7"/>
    <w:rsid w:val="006D59C5"/>
  </w:style>
  <w:style w:type="character" w:customStyle="1" w:styleId="ft311">
    <w:name w:val="ft311"/>
    <w:basedOn w:val="af7"/>
    <w:rsid w:val="006D59C5"/>
  </w:style>
  <w:style w:type="character" w:customStyle="1" w:styleId="ft2">
    <w:name w:val="ft2"/>
    <w:basedOn w:val="af7"/>
    <w:rsid w:val="006D59C5"/>
  </w:style>
  <w:style w:type="character" w:customStyle="1" w:styleId="ft8">
    <w:name w:val="ft8"/>
    <w:basedOn w:val="af7"/>
    <w:rsid w:val="006D59C5"/>
  </w:style>
  <w:style w:type="character" w:customStyle="1" w:styleId="ft867">
    <w:name w:val="ft867"/>
    <w:basedOn w:val="af7"/>
    <w:rsid w:val="006D59C5"/>
  </w:style>
  <w:style w:type="character" w:customStyle="1" w:styleId="ft875">
    <w:name w:val="ft875"/>
    <w:basedOn w:val="af7"/>
    <w:rsid w:val="006D59C5"/>
  </w:style>
  <w:style w:type="character" w:customStyle="1" w:styleId="ft886">
    <w:name w:val="ft886"/>
    <w:basedOn w:val="af7"/>
    <w:rsid w:val="006D59C5"/>
  </w:style>
  <w:style w:type="character" w:customStyle="1" w:styleId="ft897">
    <w:name w:val="ft897"/>
    <w:basedOn w:val="af7"/>
    <w:rsid w:val="006D59C5"/>
  </w:style>
  <w:style w:type="character" w:customStyle="1" w:styleId="ft907">
    <w:name w:val="ft907"/>
    <w:basedOn w:val="af7"/>
    <w:rsid w:val="006D59C5"/>
  </w:style>
  <w:style w:type="character" w:customStyle="1" w:styleId="ft991">
    <w:name w:val="ft991"/>
    <w:basedOn w:val="af7"/>
    <w:rsid w:val="006D59C5"/>
  </w:style>
  <w:style w:type="character" w:customStyle="1" w:styleId="ft999">
    <w:name w:val="ft999"/>
    <w:basedOn w:val="af7"/>
    <w:rsid w:val="006D59C5"/>
  </w:style>
  <w:style w:type="character" w:customStyle="1" w:styleId="ft1011">
    <w:name w:val="ft1011"/>
    <w:basedOn w:val="af7"/>
    <w:rsid w:val="006D59C5"/>
  </w:style>
  <w:style w:type="character" w:customStyle="1" w:styleId="ft1020">
    <w:name w:val="ft1020"/>
    <w:basedOn w:val="af7"/>
    <w:rsid w:val="006D59C5"/>
  </w:style>
  <w:style w:type="character" w:customStyle="1" w:styleId="ft1026">
    <w:name w:val="ft1026"/>
    <w:basedOn w:val="af7"/>
    <w:rsid w:val="006D59C5"/>
  </w:style>
  <w:style w:type="character" w:customStyle="1" w:styleId="ft1035">
    <w:name w:val="ft1035"/>
    <w:basedOn w:val="af7"/>
    <w:rsid w:val="006D59C5"/>
  </w:style>
  <w:style w:type="character" w:customStyle="1" w:styleId="ft1044">
    <w:name w:val="ft1044"/>
    <w:basedOn w:val="af7"/>
    <w:rsid w:val="006D59C5"/>
  </w:style>
  <w:style w:type="character" w:customStyle="1" w:styleId="ft1059">
    <w:name w:val="ft1059"/>
    <w:basedOn w:val="af7"/>
    <w:rsid w:val="006D59C5"/>
  </w:style>
  <w:style w:type="character" w:customStyle="1" w:styleId="ft1070">
    <w:name w:val="ft1070"/>
    <w:basedOn w:val="af7"/>
    <w:rsid w:val="006D59C5"/>
  </w:style>
  <w:style w:type="character" w:customStyle="1" w:styleId="ft1079">
    <w:name w:val="ft1079"/>
    <w:basedOn w:val="af7"/>
    <w:rsid w:val="006D59C5"/>
  </w:style>
  <w:style w:type="character" w:customStyle="1" w:styleId="ft1086">
    <w:name w:val="ft1086"/>
    <w:basedOn w:val="af7"/>
    <w:rsid w:val="006D59C5"/>
  </w:style>
  <w:style w:type="character" w:customStyle="1" w:styleId="ft1095">
    <w:name w:val="ft1095"/>
    <w:basedOn w:val="af7"/>
    <w:rsid w:val="006D59C5"/>
  </w:style>
  <w:style w:type="character" w:customStyle="1" w:styleId="ft82">
    <w:name w:val="ft82"/>
    <w:basedOn w:val="af7"/>
    <w:rsid w:val="006D59C5"/>
  </w:style>
  <w:style w:type="character" w:customStyle="1" w:styleId="ft1115">
    <w:name w:val="ft1115"/>
    <w:basedOn w:val="af7"/>
    <w:rsid w:val="006D59C5"/>
  </w:style>
  <w:style w:type="character" w:customStyle="1" w:styleId="ft1130">
    <w:name w:val="ft1130"/>
    <w:basedOn w:val="af7"/>
    <w:rsid w:val="006D59C5"/>
  </w:style>
  <w:style w:type="character" w:customStyle="1" w:styleId="ft1144">
    <w:name w:val="ft1144"/>
    <w:basedOn w:val="af7"/>
    <w:rsid w:val="006D59C5"/>
  </w:style>
  <w:style w:type="character" w:customStyle="1" w:styleId="ft1155">
    <w:name w:val="ft1155"/>
    <w:basedOn w:val="af7"/>
    <w:rsid w:val="006D59C5"/>
  </w:style>
  <w:style w:type="character" w:customStyle="1" w:styleId="ft1159">
    <w:name w:val="ft1159"/>
    <w:basedOn w:val="af7"/>
    <w:rsid w:val="006D59C5"/>
  </w:style>
  <w:style w:type="character" w:customStyle="1" w:styleId="ft1170">
    <w:name w:val="ft1170"/>
    <w:basedOn w:val="af7"/>
    <w:rsid w:val="006D59C5"/>
  </w:style>
  <w:style w:type="character" w:customStyle="1" w:styleId="ft1179">
    <w:name w:val="ft1179"/>
    <w:basedOn w:val="af7"/>
    <w:rsid w:val="006D59C5"/>
  </w:style>
  <w:style w:type="character" w:customStyle="1" w:styleId="ft1192">
    <w:name w:val="ft1192"/>
    <w:basedOn w:val="af7"/>
    <w:rsid w:val="006D59C5"/>
  </w:style>
  <w:style w:type="character" w:customStyle="1" w:styleId="ft1202">
    <w:name w:val="ft1202"/>
    <w:basedOn w:val="af7"/>
    <w:rsid w:val="006D59C5"/>
  </w:style>
  <w:style w:type="character" w:customStyle="1" w:styleId="ft1213">
    <w:name w:val="ft1213"/>
    <w:basedOn w:val="af7"/>
    <w:rsid w:val="006D59C5"/>
  </w:style>
  <w:style w:type="character" w:customStyle="1" w:styleId="ft1220">
    <w:name w:val="ft1220"/>
    <w:basedOn w:val="af7"/>
    <w:rsid w:val="006D59C5"/>
  </w:style>
  <w:style w:type="character" w:customStyle="1" w:styleId="ft1223">
    <w:name w:val="ft1223"/>
    <w:basedOn w:val="af7"/>
    <w:rsid w:val="006D59C5"/>
  </w:style>
  <w:style w:type="paragraph" w:customStyle="1" w:styleId="affffffffffffffffffffff1">
    <w:name w:val="ïîäãëàâà"/>
    <w:basedOn w:val="af6"/>
    <w:rsid w:val="006D59C5"/>
    <w:pPr>
      <w:spacing w:before="480" w:after="240"/>
      <w:ind w:firstLine="0"/>
      <w:jc w:val="center"/>
    </w:pPr>
    <w:rPr>
      <w:b/>
      <w:sz w:val="28"/>
    </w:rPr>
  </w:style>
  <w:style w:type="character" w:customStyle="1" w:styleId="ft13">
    <w:name w:val="ft13"/>
    <w:basedOn w:val="af7"/>
    <w:rsid w:val="006D59C5"/>
  </w:style>
  <w:style w:type="paragraph" w:customStyle="1" w:styleId="Report">
    <w:name w:val="Report"/>
    <w:basedOn w:val="af6"/>
    <w:rsid w:val="006D59C5"/>
    <w:pPr>
      <w:ind w:firstLine="567"/>
    </w:pPr>
    <w:rPr>
      <w:szCs w:val="24"/>
    </w:rPr>
  </w:style>
  <w:style w:type="paragraph" w:styleId="HTML3">
    <w:name w:val="HTML Address"/>
    <w:basedOn w:val="af6"/>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2">
    <w:name w:val="Signature"/>
    <w:basedOn w:val="af6"/>
    <w:link w:val="affffffffffffffffffffff3"/>
    <w:rsid w:val="006D59C5"/>
    <w:pPr>
      <w:ind w:left="4252"/>
    </w:pPr>
    <w:rPr>
      <w:lang w:val="x-none" w:eastAsia="x-none"/>
    </w:rPr>
  </w:style>
  <w:style w:type="character" w:customStyle="1" w:styleId="affffffffffffffffffffff3">
    <w:name w:val="Подпись Знак"/>
    <w:link w:val="affffffffffffffffffffff2"/>
    <w:rsid w:val="006D59C5"/>
    <w:rPr>
      <w:sz w:val="24"/>
      <w:lang w:val="x-none" w:eastAsia="x-none"/>
    </w:rPr>
  </w:style>
  <w:style w:type="paragraph" w:styleId="affffffffffffffffffffff4">
    <w:name w:val="Salutation"/>
    <w:basedOn w:val="af6"/>
    <w:next w:val="af6"/>
    <w:link w:val="affffffffffffffffffffff5"/>
    <w:rsid w:val="006D59C5"/>
    <w:rPr>
      <w:lang w:val="x-none" w:eastAsia="x-none"/>
    </w:rPr>
  </w:style>
  <w:style w:type="character" w:customStyle="1" w:styleId="affffffffffffffffffffff5">
    <w:name w:val="Приветствие Знак"/>
    <w:link w:val="affffffffffffffffffffff4"/>
    <w:rsid w:val="006D59C5"/>
    <w:rPr>
      <w:sz w:val="24"/>
      <w:lang w:val="x-none" w:eastAsia="x-none"/>
    </w:rPr>
  </w:style>
  <w:style w:type="paragraph" w:styleId="affffffffffffffffffffff6">
    <w:name w:val="Closing"/>
    <w:basedOn w:val="af6"/>
    <w:link w:val="affffffffffffffffffffff7"/>
    <w:rsid w:val="006D59C5"/>
    <w:pPr>
      <w:ind w:left="4252"/>
    </w:pPr>
    <w:rPr>
      <w:lang w:val="x-none" w:eastAsia="x-none"/>
    </w:rPr>
  </w:style>
  <w:style w:type="character" w:customStyle="1" w:styleId="affffffffffffffffffffff7">
    <w:name w:val="Прощание Знак"/>
    <w:link w:val="affffffffffffffffffffff6"/>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6"/>
    <w:next w:val="af6"/>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6"/>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8">
    <w:name w:val="шрифт таблиц по центру"/>
    <w:basedOn w:val="af6"/>
    <w:rsid w:val="006D59C5"/>
    <w:pPr>
      <w:spacing w:line="240" w:lineRule="auto"/>
      <w:ind w:firstLine="0"/>
      <w:jc w:val="center"/>
    </w:pPr>
    <w:rPr>
      <w:rFonts w:ascii="Arial" w:hAnsi="Arial"/>
      <w:sz w:val="22"/>
      <w:lang w:eastAsia="en-US"/>
    </w:rPr>
  </w:style>
  <w:style w:type="paragraph" w:customStyle="1" w:styleId="a1">
    <w:name w:val="СТИЛЬ АБЗАЦА Знак"/>
    <w:basedOn w:val="af6"/>
    <w:link w:val="affffffffffffffffffffff9"/>
    <w:rsid w:val="006D59C5"/>
    <w:pPr>
      <w:numPr>
        <w:ilvl w:val="2"/>
        <w:numId w:val="45"/>
      </w:numPr>
      <w:spacing w:line="240" w:lineRule="auto"/>
    </w:pPr>
    <w:rPr>
      <w:szCs w:val="24"/>
      <w:lang w:val="x-none" w:eastAsia="x-none"/>
    </w:rPr>
  </w:style>
  <w:style w:type="character" w:customStyle="1" w:styleId="affffffffffffffffffffff9">
    <w:name w:val="СТИЛЬ АБЗАЦА Знак Знак"/>
    <w:link w:val="a1"/>
    <w:rsid w:val="006D59C5"/>
    <w:rPr>
      <w:sz w:val="24"/>
      <w:szCs w:val="24"/>
      <w:lang w:val="x-none" w:eastAsia="x-none"/>
    </w:rPr>
  </w:style>
  <w:style w:type="character" w:customStyle="1" w:styleId="affffff7">
    <w:name w:val="БЕЗ НУМЕРАЦИИ Знак"/>
    <w:link w:val="affffff6"/>
    <w:rsid w:val="006D59C5"/>
    <w:rPr>
      <w:sz w:val="24"/>
    </w:rPr>
  </w:style>
  <w:style w:type="paragraph" w:customStyle="1" w:styleId="1121">
    <w:name w:val="Стиль Заголовок 1 + После:  12 пт"/>
    <w:basedOn w:val="1"/>
    <w:next w:val="af6"/>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6"/>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6"/>
    <w:next w:val="af6"/>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a">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6"/>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6"/>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6"/>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a">
    <w:name w:val="Таблица Знак"/>
    <w:link w:val="affff9"/>
    <w:rsid w:val="006D59C5"/>
  </w:style>
  <w:style w:type="paragraph" w:customStyle="1" w:styleId="affffffffffffffffffffffb">
    <w:name w:val="По ширинеНорма"/>
    <w:basedOn w:val="af6"/>
    <w:link w:val="affffffffffffffffffffffc"/>
    <w:rsid w:val="006D59C5"/>
    <w:pPr>
      <w:spacing w:line="240" w:lineRule="auto"/>
      <w:ind w:firstLine="0"/>
    </w:pPr>
    <w:rPr>
      <w:rFonts w:ascii="Arial" w:hAnsi="Arial"/>
      <w:lang w:val="x-none" w:eastAsia="en-US"/>
    </w:rPr>
  </w:style>
  <w:style w:type="character" w:customStyle="1" w:styleId="affffffffffffffffffffffc">
    <w:name w:val="По ширинеНорма Знак"/>
    <w:link w:val="affffffffffffffffffffffb"/>
    <w:rsid w:val="006D59C5"/>
    <w:rPr>
      <w:rFonts w:ascii="Arial" w:hAnsi="Arial"/>
      <w:sz w:val="24"/>
      <w:lang w:val="x-none" w:eastAsia="en-US"/>
    </w:rPr>
  </w:style>
  <w:style w:type="table" w:customStyle="1" w:styleId="1ffffffd">
    <w:name w:val="Стандартная таблица1"/>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6"/>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6"/>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6"/>
    <w:autoRedefine/>
    <w:rsid w:val="006D59C5"/>
    <w:pPr>
      <w:numPr>
        <w:numId w:val="46"/>
      </w:numPr>
      <w:spacing w:line="240" w:lineRule="auto"/>
      <w:jc w:val="center"/>
    </w:pPr>
    <w:rPr>
      <w:b/>
      <w:bCs/>
    </w:rPr>
  </w:style>
  <w:style w:type="character" w:customStyle="1" w:styleId="1ffe">
    <w:name w:val="абзац Знак1"/>
    <w:link w:val="affffffffff4"/>
    <w:rsid w:val="006D59C5"/>
    <w:rPr>
      <w:sz w:val="24"/>
    </w:rPr>
  </w:style>
  <w:style w:type="paragraph" w:customStyle="1" w:styleId="1fffffff">
    <w:name w:val="УРОВЕНЬ1"/>
    <w:basedOn w:val="1"/>
    <w:next w:val="affff"/>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d">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e">
    <w:name w:val="Инструкция"/>
    <w:rsid w:val="006D59C5"/>
    <w:rPr>
      <w:color w:val="008000"/>
      <w:sz w:val="20"/>
    </w:rPr>
  </w:style>
  <w:style w:type="paragraph" w:customStyle="1" w:styleId="afffffffffffffffffffffff">
    <w:name w:val="Отчет составил"/>
    <w:basedOn w:val="af6"/>
    <w:rsid w:val="006D59C5"/>
    <w:pPr>
      <w:spacing w:before="120" w:line="240" w:lineRule="auto"/>
      <w:ind w:firstLine="0"/>
      <w:jc w:val="left"/>
    </w:pPr>
    <w:rPr>
      <w:rFonts w:ascii="Arial" w:hAnsi="Arial"/>
      <w:b/>
    </w:rPr>
  </w:style>
  <w:style w:type="paragraph" w:customStyle="1" w:styleId="afffffffffffffffffffffff0">
    <w:name w:val="Главный специалист Знак Знак"/>
    <w:basedOn w:val="af6"/>
    <w:link w:val="afffffffffffffffffffffff1"/>
    <w:uiPriority w:val="99"/>
    <w:rsid w:val="006D59C5"/>
    <w:pPr>
      <w:spacing w:before="120" w:line="240" w:lineRule="auto"/>
      <w:jc w:val="left"/>
    </w:pPr>
    <w:rPr>
      <w:sz w:val="22"/>
      <w:lang w:val="x-none" w:eastAsia="x-none"/>
    </w:rPr>
  </w:style>
  <w:style w:type="character" w:customStyle="1" w:styleId="afffffffffffffffffffffff1">
    <w:name w:val="Главный специалист Знак Знак Знак"/>
    <w:link w:val="afffffffffffffffffffffff0"/>
    <w:uiPriority w:val="99"/>
    <w:rsid w:val="006D59C5"/>
    <w:rPr>
      <w:sz w:val="22"/>
      <w:lang w:val="x-none" w:eastAsia="x-none"/>
    </w:rPr>
  </w:style>
  <w:style w:type="character" w:customStyle="1" w:styleId="afffffffffffffffffffffff2">
    <w:name w:val="ТюменНИИгипрогаз"/>
    <w:rsid w:val="006D59C5"/>
    <w:rPr>
      <w:color w:val="0000FF"/>
      <w:spacing w:val="0"/>
      <w:sz w:val="20"/>
    </w:rPr>
  </w:style>
  <w:style w:type="paragraph" w:customStyle="1" w:styleId="afffffffffffffffffffffff3">
    <w:name w:val="основа Знак Знак"/>
    <w:link w:val="afffffffffffffffffffffff4"/>
    <w:autoRedefine/>
    <w:uiPriority w:val="99"/>
    <w:rsid w:val="006D59C5"/>
    <w:pPr>
      <w:spacing w:line="360" w:lineRule="auto"/>
      <w:ind w:firstLine="851"/>
      <w:jc w:val="both"/>
    </w:pPr>
    <w:rPr>
      <w:sz w:val="22"/>
    </w:rPr>
  </w:style>
  <w:style w:type="character" w:customStyle="1" w:styleId="afffffffffffffffffffffff4">
    <w:name w:val="основа Знак Знак Знак"/>
    <w:link w:val="afffffffffffffffffffffff3"/>
    <w:uiPriority w:val="99"/>
    <w:rsid w:val="006D59C5"/>
    <w:rPr>
      <w:sz w:val="22"/>
      <w:lang w:bidi="ar-SA"/>
    </w:rPr>
  </w:style>
  <w:style w:type="paragraph" w:customStyle="1" w:styleId="afffffffffffffffffffffff5">
    <w:name w:val="Геологические слои"/>
    <w:basedOn w:val="af6"/>
    <w:rsid w:val="006D59C5"/>
    <w:pPr>
      <w:spacing w:before="120"/>
      <w:ind w:left="567"/>
      <w:jc w:val="left"/>
    </w:pPr>
    <w:rPr>
      <w:sz w:val="20"/>
    </w:rPr>
  </w:style>
  <w:style w:type="paragraph" w:customStyle="1" w:styleId="afffffffffffffffffffffff6">
    <w:name w:val="В составе"/>
    <w:basedOn w:val="af6"/>
    <w:rsid w:val="006D59C5"/>
    <w:pPr>
      <w:ind w:left="1418" w:hanging="284"/>
    </w:pPr>
    <w:rPr>
      <w:sz w:val="20"/>
    </w:rPr>
  </w:style>
  <w:style w:type="paragraph" w:customStyle="1" w:styleId="Iacaaieaoaaeeou">
    <w:name w:val="Iacaaiea oaaeeou"/>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7">
    <w:name w:val="Íàçâàíèå òàáëèöû"/>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6"/>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6"/>
    <w:next w:val="afffff"/>
    <w:rsid w:val="006D59C5"/>
    <w:pPr>
      <w:spacing w:line="240" w:lineRule="auto"/>
      <w:ind w:firstLine="0"/>
      <w:jc w:val="left"/>
    </w:pPr>
    <w:rPr>
      <w:szCs w:val="24"/>
    </w:rPr>
  </w:style>
  <w:style w:type="paragraph" w:customStyle="1" w:styleId="xl480">
    <w:name w:val="xl48 Знак"/>
    <w:basedOn w:val="af6"/>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8">
    <w:name w:val="Заг таб Знак"/>
    <w:basedOn w:val="af6"/>
    <w:link w:val="afffffffffffffffffffffff9"/>
    <w:uiPriority w:val="99"/>
    <w:rsid w:val="006D59C5"/>
    <w:pPr>
      <w:spacing w:after="120" w:line="240" w:lineRule="auto"/>
      <w:ind w:left="567" w:right="567" w:firstLine="720"/>
      <w:jc w:val="center"/>
    </w:pPr>
    <w:rPr>
      <w:b/>
      <w:lang w:val="x-none" w:eastAsia="x-none"/>
    </w:rPr>
  </w:style>
  <w:style w:type="character" w:customStyle="1" w:styleId="afffffffffffffffffffffff9">
    <w:name w:val="Заг таб Знак Знак"/>
    <w:link w:val="afffffffffffffffffffffff8"/>
    <w:uiPriority w:val="99"/>
    <w:rsid w:val="006D59C5"/>
    <w:rPr>
      <w:b/>
      <w:sz w:val="24"/>
      <w:lang w:val="x-none" w:eastAsia="x-none"/>
    </w:rPr>
  </w:style>
  <w:style w:type="paragraph" w:customStyle="1" w:styleId="2ffff4">
    <w:name w:val="2"/>
    <w:basedOn w:val="af6"/>
    <w:next w:val="afffff"/>
    <w:rsid w:val="006D59C5"/>
    <w:pPr>
      <w:spacing w:before="100" w:beforeAutospacing="1" w:after="100" w:afterAutospacing="1" w:line="240" w:lineRule="auto"/>
      <w:ind w:firstLine="0"/>
      <w:jc w:val="left"/>
    </w:pPr>
    <w:rPr>
      <w:szCs w:val="24"/>
    </w:rPr>
  </w:style>
  <w:style w:type="paragraph" w:customStyle="1" w:styleId="1fffffff2">
    <w:name w:val="1"/>
    <w:basedOn w:val="af6"/>
    <w:next w:val="afffff"/>
    <w:rsid w:val="006D59C5"/>
    <w:pPr>
      <w:spacing w:before="100" w:beforeAutospacing="1" w:after="100" w:afterAutospacing="1" w:line="240" w:lineRule="auto"/>
      <w:ind w:firstLine="0"/>
      <w:jc w:val="left"/>
    </w:pPr>
    <w:rPr>
      <w:szCs w:val="24"/>
    </w:rPr>
  </w:style>
  <w:style w:type="paragraph" w:customStyle="1" w:styleId="afffffffffffffffffffffffa">
    <w:name w:val="Название таблицы Знак Знак Знак"/>
    <w:basedOn w:val="af6"/>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b">
    <w:name w:val="куст"/>
    <w:basedOn w:val="af6"/>
    <w:rsid w:val="006D59C5"/>
    <w:pPr>
      <w:ind w:left="284" w:firstLine="567"/>
    </w:pPr>
    <w:rPr>
      <w:sz w:val="20"/>
      <w:lang w:val="en-AU"/>
    </w:rPr>
  </w:style>
  <w:style w:type="paragraph" w:customStyle="1" w:styleId="afffffffffffffffffffffffc">
    <w:name w:val="Площадка куста"/>
    <w:basedOn w:val="af6"/>
    <w:rsid w:val="006D59C5"/>
    <w:pPr>
      <w:spacing w:before="240" w:after="60"/>
      <w:ind w:firstLine="0"/>
      <w:jc w:val="left"/>
    </w:pPr>
    <w:rPr>
      <w:i/>
      <w:sz w:val="20"/>
      <w:u w:val="single"/>
      <w:lang w:val="en-AU"/>
    </w:rPr>
  </w:style>
  <w:style w:type="paragraph" w:customStyle="1" w:styleId="2ffff5">
    <w:name w:val="Геология2"/>
    <w:basedOn w:val="af6"/>
    <w:rsid w:val="006D59C5"/>
    <w:pPr>
      <w:ind w:left="851" w:firstLine="0"/>
    </w:pPr>
    <w:rPr>
      <w:sz w:val="20"/>
      <w:lang w:val="en-AU"/>
    </w:rPr>
  </w:style>
  <w:style w:type="paragraph" w:customStyle="1" w:styleId="afffffffffffffffffffffffd">
    <w:name w:val="Трасса автодороги"/>
    <w:basedOn w:val="afffffffffffffffffffffffc"/>
    <w:rsid w:val="006D59C5"/>
    <w:rPr>
      <w:i w:val="0"/>
    </w:rPr>
  </w:style>
  <w:style w:type="paragraph" w:customStyle="1" w:styleId="3ff6">
    <w:name w:val="3"/>
    <w:basedOn w:val="af6"/>
    <w:next w:val="afffff"/>
    <w:rsid w:val="006D59C5"/>
    <w:pPr>
      <w:spacing w:line="240" w:lineRule="auto"/>
      <w:ind w:firstLine="0"/>
      <w:jc w:val="left"/>
    </w:pPr>
    <w:rPr>
      <w:szCs w:val="24"/>
    </w:rPr>
  </w:style>
  <w:style w:type="paragraph" w:customStyle="1" w:styleId="afffffffffffffffffffffffe">
    <w:name w:val="Главный специалист Знак"/>
    <w:basedOn w:val="af6"/>
    <w:rsid w:val="006D59C5"/>
    <w:pPr>
      <w:spacing w:before="120" w:line="240" w:lineRule="auto"/>
      <w:jc w:val="left"/>
    </w:pPr>
    <w:rPr>
      <w:sz w:val="22"/>
    </w:rPr>
  </w:style>
  <w:style w:type="paragraph" w:customStyle="1" w:styleId="affffffffffffffffffffffff">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0">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1">
    <w:name w:val="Главный специалист"/>
    <w:basedOn w:val="af6"/>
    <w:rsid w:val="006D59C5"/>
    <w:pPr>
      <w:spacing w:before="120" w:line="240" w:lineRule="auto"/>
      <w:jc w:val="left"/>
    </w:pPr>
    <w:rPr>
      <w:sz w:val="22"/>
    </w:rPr>
  </w:style>
  <w:style w:type="paragraph" w:customStyle="1" w:styleId="Arial11pt66">
    <w:name w:val="Стиль Arial 11 pt по ширине Перед:  6 пт После:  6 пт"/>
    <w:basedOn w:val="af6"/>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6"/>
    <w:next w:val="af6"/>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6"/>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6"/>
    <w:rsid w:val="006D59C5"/>
    <w:pPr>
      <w:ind w:firstLine="851"/>
    </w:pPr>
  </w:style>
  <w:style w:type="paragraph" w:customStyle="1" w:styleId="1fffffff5">
    <w:name w:val="Обычный отступ1"/>
    <w:basedOn w:val="af6"/>
    <w:rsid w:val="006D59C5"/>
    <w:pPr>
      <w:suppressAutoHyphens/>
      <w:ind w:left="708" w:firstLine="284"/>
    </w:pPr>
    <w:rPr>
      <w:rFonts w:ascii="Arial" w:hAnsi="Arial"/>
      <w:sz w:val="20"/>
      <w:szCs w:val="24"/>
      <w:lang w:eastAsia="ar-SA"/>
    </w:rPr>
  </w:style>
  <w:style w:type="numbering" w:customStyle="1" w:styleId="11f5">
    <w:name w:val="Нет списка11"/>
    <w:next w:val="af9"/>
    <w:uiPriority w:val="99"/>
    <w:semiHidden/>
    <w:rsid w:val="006D59C5"/>
  </w:style>
  <w:style w:type="table" w:customStyle="1" w:styleId="21c">
    <w:name w:val="Сетка таблицы21"/>
    <w:basedOn w:val="af8"/>
    <w:next w:val="affffc"/>
    <w:uiPriority w:val="99"/>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f">
    <w:name w:val="Нет списка12"/>
    <w:next w:val="af9"/>
    <w:uiPriority w:val="99"/>
    <w:semiHidden/>
    <w:rsid w:val="006D59C5"/>
  </w:style>
  <w:style w:type="numbering" w:customStyle="1" w:styleId="3ff7">
    <w:name w:val="Нет списка3"/>
    <w:next w:val="af9"/>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2">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3">
    <w:name w:val="НАЗВАНИЕ ПРИЛОЖЕНИЯ Знак Знак Знак"/>
    <w:basedOn w:val="af6"/>
    <w:next w:val="af6"/>
    <w:link w:val="affffffffffffffffffffffff4"/>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4">
    <w:name w:val="НАЗВАНИЕ ПРИЛОЖЕНИЯ Знак Знак Знак Знак"/>
    <w:link w:val="affffffffffffffffffffffff3"/>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5"/>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6"/>
    <w:rsid w:val="006D59C5"/>
    <w:pPr>
      <w:ind w:firstLine="0"/>
      <w:jc w:val="center"/>
    </w:pPr>
    <w:rPr>
      <w:rFonts w:ascii="Arial" w:hAnsi="Arial"/>
      <w:sz w:val="20"/>
    </w:rPr>
  </w:style>
  <w:style w:type="paragraph" w:customStyle="1" w:styleId="Arial11pt0">
    <w:name w:val="Стиль НАЗВАНИЕ ПРИЛОЖЕНИЯ + Arial 11 pt"/>
    <w:basedOn w:val="afffffffffff"/>
    <w:rsid w:val="006D59C5"/>
    <w:pPr>
      <w:outlineLvl w:val="0"/>
    </w:pPr>
    <w:rPr>
      <w:bCs/>
      <w:sz w:val="22"/>
    </w:rPr>
  </w:style>
  <w:style w:type="paragraph" w:customStyle="1" w:styleId="11pt">
    <w:name w:val="Стиль НАЗВАНИЕ ПРИЛОЖЕНИЯ + 11 pt"/>
    <w:basedOn w:val="afffffffffff"/>
    <w:rsid w:val="006D59C5"/>
    <w:pPr>
      <w:outlineLvl w:val="0"/>
    </w:pPr>
    <w:rPr>
      <w:bCs/>
      <w:sz w:val="22"/>
    </w:rPr>
  </w:style>
  <w:style w:type="paragraph" w:customStyle="1" w:styleId="Arial0">
    <w:name w:val="Стиль ПРИЛОЖЕНИЕ + Arial"/>
    <w:basedOn w:val="af1"/>
    <w:rsid w:val="006D59C5"/>
    <w:pPr>
      <w:numPr>
        <w:numId w:val="0"/>
      </w:numPr>
    </w:pPr>
    <w:rPr>
      <w:rFonts w:cs="Courier New"/>
      <w:bCs/>
      <w:iCs/>
    </w:rPr>
  </w:style>
  <w:style w:type="paragraph" w:customStyle="1" w:styleId="Iauiue0">
    <w:name w:val="Iau.iue"/>
    <w:basedOn w:val="af6"/>
    <w:next w:val="af6"/>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5">
    <w:name w:val="Обычный + по ширине"/>
    <w:basedOn w:val="af6"/>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6"/>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6"/>
    <w:rsid w:val="006D59C5"/>
    <w:pPr>
      <w:overflowPunct w:val="0"/>
      <w:autoSpaceDE w:val="0"/>
      <w:autoSpaceDN w:val="0"/>
      <w:adjustRightInd w:val="0"/>
      <w:ind w:firstLine="720"/>
      <w:textAlignment w:val="baseline"/>
    </w:pPr>
    <w:rPr>
      <w:rFonts w:ascii="Arial" w:hAnsi="Arial"/>
    </w:rPr>
  </w:style>
  <w:style w:type="paragraph" w:customStyle="1" w:styleId="affffffffffffffffffffffff6">
    <w:name w:val="табл"/>
    <w:basedOn w:val="af6"/>
    <w:rsid w:val="006D59C5"/>
    <w:pPr>
      <w:ind w:firstLine="284"/>
    </w:pPr>
  </w:style>
  <w:style w:type="paragraph" w:customStyle="1" w:styleId="affffffffffffffffffffffff7">
    <w:name w:val="Таблица заголовок"/>
    <w:basedOn w:val="affa"/>
    <w:rsid w:val="006D59C5"/>
    <w:pPr>
      <w:suppressAutoHyphens/>
      <w:jc w:val="left"/>
    </w:pPr>
    <w:rPr>
      <w:b/>
      <w:sz w:val="24"/>
      <w:szCs w:val="26"/>
    </w:rPr>
  </w:style>
  <w:style w:type="paragraph" w:customStyle="1" w:styleId="affffffffffffffffffffffff8">
    <w:name w:val="Стиль Таблица заголовок + По центру"/>
    <w:basedOn w:val="affffffffffffffffffffffff7"/>
    <w:rsid w:val="006D59C5"/>
    <w:pPr>
      <w:jc w:val="center"/>
    </w:pPr>
    <w:rPr>
      <w:bCs/>
      <w:sz w:val="22"/>
      <w:szCs w:val="20"/>
    </w:rPr>
  </w:style>
  <w:style w:type="paragraph" w:customStyle="1" w:styleId="af0">
    <w:name w:val="Литература_список"/>
    <w:basedOn w:val="af6"/>
    <w:autoRedefine/>
    <w:rsid w:val="006D59C5"/>
    <w:pPr>
      <w:numPr>
        <w:numId w:val="49"/>
      </w:numPr>
      <w:tabs>
        <w:tab w:val="left" w:pos="0"/>
      </w:tabs>
      <w:spacing w:after="240"/>
    </w:pPr>
    <w:rPr>
      <w:sz w:val="26"/>
    </w:rPr>
  </w:style>
  <w:style w:type="paragraph" w:customStyle="1" w:styleId="11f7">
    <w:name w:val="Обычный отступ1 Знак1"/>
    <w:basedOn w:val="af6"/>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6"/>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1"/>
    <w:rsid w:val="006D59C5"/>
    <w:rPr>
      <w:rFonts w:ascii="Arial" w:hAnsi="Arial"/>
      <w:b/>
      <w:caps/>
      <w:sz w:val="22"/>
      <w:szCs w:val="22"/>
      <w:lang w:val="x-none" w:eastAsia="x-none"/>
    </w:rPr>
  </w:style>
  <w:style w:type="paragraph" w:customStyle="1" w:styleId="CM26">
    <w:name w:val="CM26"/>
    <w:basedOn w:val="af6"/>
    <w:next w:val="af6"/>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6"/>
    <w:next w:val="af6"/>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9"/>
    <w:rsid w:val="006D59C5"/>
    <w:rPr>
      <w:b/>
      <w:bCs/>
    </w:rPr>
  </w:style>
  <w:style w:type="paragraph" w:customStyle="1" w:styleId="affffffffffffffffffffffff9">
    <w:name w:val="Шапка таблицы Знак"/>
    <w:basedOn w:val="af6"/>
    <w:link w:val="1fffffffb"/>
    <w:rsid w:val="006D59C5"/>
    <w:pPr>
      <w:spacing w:before="60" w:after="60" w:line="240" w:lineRule="auto"/>
      <w:ind w:firstLine="0"/>
      <w:jc w:val="center"/>
    </w:pPr>
    <w:rPr>
      <w:b/>
      <w:bCs/>
      <w:sz w:val="20"/>
      <w:lang w:val="x-none" w:eastAsia="x-none"/>
    </w:rPr>
  </w:style>
  <w:style w:type="paragraph" w:customStyle="1" w:styleId="affffffffffffffffffffffffa">
    <w:name w:val="Обычный нормальный Знак"/>
    <w:basedOn w:val="af6"/>
    <w:link w:val="affffffffffffffffffffffffb"/>
    <w:rsid w:val="006D59C5"/>
    <w:pPr>
      <w:spacing w:before="120" w:line="240" w:lineRule="auto"/>
    </w:pPr>
    <w:rPr>
      <w:szCs w:val="24"/>
      <w:lang w:val="x-none" w:eastAsia="x-none"/>
    </w:rPr>
  </w:style>
  <w:style w:type="character" w:customStyle="1" w:styleId="affffffffffffffffffffffffb">
    <w:name w:val="Обычный нормальный Знак Знак"/>
    <w:link w:val="affffffffffffffffffffffffa"/>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c">
    <w:name w:val="№ таблицы"/>
    <w:basedOn w:val="af6"/>
    <w:link w:val="affffffffffffffffffffffffd"/>
    <w:rsid w:val="006D59C5"/>
    <w:pPr>
      <w:keepNext/>
      <w:spacing w:before="120" w:line="240" w:lineRule="auto"/>
      <w:ind w:firstLine="0"/>
      <w:jc w:val="right"/>
    </w:pPr>
    <w:rPr>
      <w:szCs w:val="24"/>
      <w:lang w:val="x-none" w:eastAsia="x-none"/>
    </w:rPr>
  </w:style>
  <w:style w:type="character" w:customStyle="1" w:styleId="affffffffffffffffffffffffd">
    <w:name w:val="№ таблицы Знак"/>
    <w:link w:val="affffffffffffffffffffffffc"/>
    <w:rsid w:val="006D59C5"/>
    <w:rPr>
      <w:sz w:val="24"/>
      <w:szCs w:val="24"/>
      <w:lang w:val="x-none" w:eastAsia="x-none"/>
    </w:rPr>
  </w:style>
  <w:style w:type="paragraph" w:customStyle="1" w:styleId="affffffffffffffffffffffffe">
    <w:name w:val="Шапка табл."/>
    <w:basedOn w:val="af6"/>
    <w:rsid w:val="006D59C5"/>
    <w:pPr>
      <w:spacing w:before="60" w:after="60" w:line="240" w:lineRule="auto"/>
      <w:ind w:firstLine="0"/>
      <w:jc w:val="center"/>
    </w:pPr>
    <w:rPr>
      <w:b/>
      <w:sz w:val="22"/>
      <w:szCs w:val="24"/>
    </w:rPr>
  </w:style>
  <w:style w:type="paragraph" w:customStyle="1" w:styleId="a40">
    <w:name w:val="a4"/>
    <w:basedOn w:val="af6"/>
    <w:rsid w:val="006D59C5"/>
    <w:pPr>
      <w:spacing w:before="60" w:after="60" w:line="240" w:lineRule="auto"/>
      <w:ind w:firstLine="0"/>
      <w:jc w:val="center"/>
    </w:pPr>
    <w:rPr>
      <w:sz w:val="22"/>
      <w:szCs w:val="22"/>
    </w:rPr>
  </w:style>
  <w:style w:type="character" w:customStyle="1" w:styleId="afffffffffffffffffffffffff">
    <w:name w:val="Шапка таблицы Знак Знак"/>
    <w:rsid w:val="006D59C5"/>
    <w:rPr>
      <w:b/>
      <w:bCs/>
      <w:sz w:val="22"/>
      <w:szCs w:val="22"/>
      <w:lang w:val="ru-RU" w:eastAsia="ru-RU" w:bidi="ar-SA"/>
    </w:rPr>
  </w:style>
  <w:style w:type="character" w:customStyle="1" w:styleId="afffffffffffffffffffffffff0">
    <w:name w:val="Текст таблицы Знак Знак"/>
    <w:rsid w:val="006D59C5"/>
  </w:style>
  <w:style w:type="character" w:customStyle="1" w:styleId="afffffffffffffffffffffffff1">
    <w:name w:val="Обычный. Нормальный Знак Знак"/>
    <w:rsid w:val="006D59C5"/>
    <w:rPr>
      <w:sz w:val="24"/>
      <w:szCs w:val="24"/>
      <w:lang w:val="ru-RU" w:eastAsia="ru-RU" w:bidi="ar-SA"/>
    </w:rPr>
  </w:style>
  <w:style w:type="character" w:customStyle="1" w:styleId="afffffffffffffffffffffffff2">
    <w:name w:val="№ таблицы Знак Знак"/>
    <w:rsid w:val="006D59C5"/>
    <w:rPr>
      <w:sz w:val="24"/>
      <w:lang w:val="ru-RU" w:eastAsia="ru-RU" w:bidi="ar-SA"/>
    </w:rPr>
  </w:style>
  <w:style w:type="paragraph" w:customStyle="1" w:styleId="afffffffffffffffffffffffff3">
    <w:name w:val="Шапка таблицы"/>
    <w:basedOn w:val="af6"/>
    <w:rsid w:val="006D59C5"/>
    <w:pPr>
      <w:spacing w:before="60" w:after="60" w:line="240" w:lineRule="auto"/>
      <w:ind w:firstLine="0"/>
      <w:jc w:val="center"/>
    </w:pPr>
    <w:rPr>
      <w:b/>
      <w:bCs/>
      <w:sz w:val="22"/>
      <w:szCs w:val="22"/>
    </w:rPr>
  </w:style>
  <w:style w:type="paragraph" w:customStyle="1" w:styleId="afffffffffffffffffffffffff4">
    <w:name w:val="ведомость"/>
    <w:basedOn w:val="af6"/>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5">
    <w:name w:val="Параметр таблицы"/>
    <w:basedOn w:val="af6"/>
    <w:rsid w:val="006D59C5"/>
    <w:pPr>
      <w:spacing w:line="240" w:lineRule="auto"/>
      <w:ind w:firstLine="0"/>
      <w:jc w:val="center"/>
    </w:pPr>
    <w:rPr>
      <w:sz w:val="18"/>
      <w:szCs w:val="24"/>
    </w:rPr>
  </w:style>
  <w:style w:type="paragraph" w:customStyle="1" w:styleId="afffffffffffffffffffffffff6">
    <w:name w:val="Обычный нормальный"/>
    <w:basedOn w:val="af6"/>
    <w:rsid w:val="006D59C5"/>
    <w:pPr>
      <w:spacing w:before="120" w:line="240" w:lineRule="auto"/>
    </w:pPr>
    <w:rPr>
      <w:szCs w:val="24"/>
    </w:rPr>
  </w:style>
  <w:style w:type="paragraph" w:customStyle="1" w:styleId="1fffffffd">
    <w:name w:val="перечень 1"/>
    <w:basedOn w:val="afffff3"/>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6"/>
    <w:link w:val="afffffffffffffffffffffffff7"/>
    <w:autoRedefine/>
    <w:qFormat/>
    <w:rsid w:val="006D59C5"/>
    <w:pPr>
      <w:numPr>
        <w:numId w:val="50"/>
      </w:numPr>
      <w:suppressAutoHyphens/>
      <w:ind w:left="568" w:hanging="284"/>
    </w:pPr>
    <w:rPr>
      <w:lang w:val="x-none" w:eastAsia="ar-SA"/>
    </w:rPr>
  </w:style>
  <w:style w:type="character" w:customStyle="1" w:styleId="afffffffffffffffffffffffff7">
    <w:name w:val="Маркированный Знак"/>
    <w:link w:val="a2"/>
    <w:rsid w:val="006D59C5"/>
    <w:rPr>
      <w:sz w:val="24"/>
      <w:lang w:val="x-none" w:eastAsia="ar-SA"/>
    </w:rPr>
  </w:style>
  <w:style w:type="paragraph" w:customStyle="1" w:styleId="Caaieiaieoaaeeou">
    <w:name w:val="Caaieiaie oaaeeou"/>
    <w:basedOn w:val="af6"/>
    <w:next w:val="af6"/>
    <w:rsid w:val="006D59C5"/>
    <w:pPr>
      <w:overflowPunct w:val="0"/>
      <w:autoSpaceDE w:val="0"/>
      <w:autoSpaceDN w:val="0"/>
      <w:adjustRightInd w:val="0"/>
      <w:spacing w:before="120" w:after="120" w:line="240" w:lineRule="auto"/>
      <w:ind w:firstLine="0"/>
      <w:jc w:val="center"/>
      <w:textAlignment w:val="baseline"/>
    </w:pPr>
  </w:style>
  <w:style w:type="paragraph" w:customStyle="1" w:styleId="af3">
    <w:name w:val="список литературы"/>
    <w:basedOn w:val="af6"/>
    <w:rsid w:val="006D59C5"/>
    <w:pPr>
      <w:numPr>
        <w:numId w:val="51"/>
      </w:numPr>
      <w:tabs>
        <w:tab w:val="left" w:pos="1080"/>
      </w:tabs>
      <w:spacing w:before="120" w:line="240" w:lineRule="auto"/>
    </w:pPr>
    <w:rPr>
      <w:szCs w:val="24"/>
    </w:rPr>
  </w:style>
  <w:style w:type="character" w:customStyle="1" w:styleId="affffffffffffffe">
    <w:name w:val="Обычный.Обычный док Знак"/>
    <w:link w:val="affffffffffffffd"/>
    <w:rsid w:val="006D59C5"/>
    <w:rPr>
      <w:sz w:val="24"/>
      <w:lang w:bidi="ar-SA"/>
    </w:rPr>
  </w:style>
  <w:style w:type="character" w:customStyle="1" w:styleId="affffffffffffffffffffff0">
    <w:name w:val="т№ Знак"/>
    <w:link w:val="affffffffffffffffffffff"/>
    <w:rsid w:val="006D59C5"/>
    <w:rPr>
      <w:b/>
      <w:bCs/>
      <w:sz w:val="24"/>
      <w:szCs w:val="24"/>
      <w:lang w:val="x-none" w:eastAsia="x-none"/>
    </w:rPr>
  </w:style>
  <w:style w:type="character" w:customStyle="1" w:styleId="afffffffffffffffffffffffff8">
    <w:name w:val="абзац Знак Знак Знак"/>
    <w:rsid w:val="006D59C5"/>
    <w:rPr>
      <w:snapToGrid w:val="0"/>
      <w:sz w:val="24"/>
      <w:szCs w:val="24"/>
      <w:lang w:val="x-none" w:eastAsia="x-none"/>
    </w:rPr>
  </w:style>
  <w:style w:type="paragraph" w:customStyle="1" w:styleId="afffffffffffffffffffffffff9">
    <w:name w:val="обычн"/>
    <w:basedOn w:val="affa"/>
    <w:rsid w:val="006D59C5"/>
    <w:pPr>
      <w:spacing w:after="120"/>
      <w:ind w:firstLine="720"/>
    </w:pPr>
    <w:rPr>
      <w:sz w:val="24"/>
    </w:rPr>
  </w:style>
  <w:style w:type="paragraph" w:customStyle="1" w:styleId="afffffffffffffffffffffffffa">
    <w:name w:val="Для рамки"/>
    <w:rsid w:val="006D59C5"/>
    <w:pPr>
      <w:suppressAutoHyphens/>
      <w:ind w:left="1134" w:right="113"/>
      <w:jc w:val="both"/>
    </w:pPr>
    <w:rPr>
      <w:sz w:val="24"/>
    </w:rPr>
  </w:style>
  <w:style w:type="paragraph" w:customStyle="1" w:styleId="afffffffffffffffffffffffffb">
    <w:name w:val="Алекс"/>
    <w:basedOn w:val="af6"/>
    <w:next w:val="af6"/>
    <w:rsid w:val="006D59C5"/>
    <w:pPr>
      <w:keepNext/>
      <w:widowControl w:val="0"/>
      <w:spacing w:line="240" w:lineRule="auto"/>
      <w:ind w:firstLine="0"/>
      <w:jc w:val="center"/>
    </w:pPr>
    <w:rPr>
      <w:b/>
      <w:caps/>
      <w:sz w:val="28"/>
    </w:rPr>
  </w:style>
  <w:style w:type="paragraph" w:customStyle="1" w:styleId="afffffffffffffffffffffffffc">
    <w:name w:val="Текст записки"/>
    <w:basedOn w:val="af6"/>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d">
    <w:name w:val="Текст с отступом"/>
    <w:basedOn w:val="af6"/>
    <w:rsid w:val="006D59C5"/>
    <w:pPr>
      <w:tabs>
        <w:tab w:val="left" w:pos="3225"/>
      </w:tabs>
    </w:pPr>
    <w:rPr>
      <w:szCs w:val="24"/>
    </w:rPr>
  </w:style>
  <w:style w:type="paragraph" w:customStyle="1" w:styleId="afffffffffffffffffffffffffe">
    <w:name w:val="Название тома"/>
    <w:basedOn w:val="af6"/>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
    <w:name w:val="Ввод осн.текста"/>
    <w:basedOn w:val="af6"/>
    <w:link w:val="affffffffffffffffffffffffff0"/>
    <w:rsid w:val="006D59C5"/>
    <w:pPr>
      <w:spacing w:after="120" w:line="240" w:lineRule="auto"/>
      <w:ind w:left="284" w:right="227" w:firstLine="680"/>
    </w:pPr>
    <w:rPr>
      <w:rFonts w:ascii="Arial" w:hAnsi="Arial"/>
      <w:lang w:val="x-none" w:eastAsia="x-none"/>
    </w:rPr>
  </w:style>
  <w:style w:type="character" w:customStyle="1" w:styleId="affffffffffffffffffffffffff0">
    <w:name w:val="Ввод осн.текста Знак"/>
    <w:link w:val="affffffffffffffffffffffffff"/>
    <w:rsid w:val="006D59C5"/>
    <w:rPr>
      <w:rFonts w:ascii="Arial" w:hAnsi="Arial"/>
      <w:sz w:val="24"/>
      <w:lang w:val="x-none" w:eastAsia="x-none"/>
    </w:rPr>
  </w:style>
  <w:style w:type="character" w:customStyle="1" w:styleId="grame">
    <w:name w:val="grame"/>
    <w:rsid w:val="006D59C5"/>
  </w:style>
  <w:style w:type="paragraph" w:customStyle="1" w:styleId="affffffffffffffffffffffffff1">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9"/>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4"/>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2">
    <w:name w:val="Основной текст_"/>
    <w:link w:val="4fd"/>
    <w:rsid w:val="00986696"/>
    <w:rPr>
      <w:sz w:val="23"/>
      <w:szCs w:val="23"/>
      <w:shd w:val="clear" w:color="auto" w:fill="FFFFFF"/>
    </w:rPr>
  </w:style>
  <w:style w:type="paragraph" w:customStyle="1" w:styleId="4fd">
    <w:name w:val="Основной текст4"/>
    <w:basedOn w:val="af6"/>
    <w:link w:val="affffffffffffffffffffffffff2"/>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6"/>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6"/>
    <w:next w:val="affff9"/>
    <w:qFormat/>
    <w:rsid w:val="00C10B90"/>
    <w:pPr>
      <w:numPr>
        <w:numId w:val="54"/>
      </w:numPr>
    </w:pPr>
    <w:rPr>
      <w:szCs w:val="24"/>
    </w:rPr>
  </w:style>
  <w:style w:type="paragraph" w:customStyle="1" w:styleId="affffffffffffffffffffffffff3">
    <w:name w:val="Обычн. текст"/>
    <w:basedOn w:val="af6"/>
    <w:qFormat/>
    <w:rsid w:val="00C454F5"/>
    <w:pPr>
      <w:tabs>
        <w:tab w:val="left" w:pos="1134"/>
      </w:tabs>
      <w:ind w:right="170"/>
    </w:pPr>
    <w:rPr>
      <w:color w:val="000000"/>
      <w:szCs w:val="24"/>
    </w:rPr>
  </w:style>
  <w:style w:type="table" w:customStyle="1" w:styleId="135">
    <w:name w:val="Сетка таблицы13"/>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Сетка таблицы15"/>
    <w:basedOn w:val="af8"/>
    <w:next w:val="affffc"/>
    <w:rsid w:val="005D5AE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етка таблицы16"/>
    <w:basedOn w:val="af8"/>
    <w:next w:val="affffc"/>
    <w:rsid w:val="0016475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8"/>
    <w:next w:val="affffc"/>
    <w:rsid w:val="00DC79A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8"/>
    <w:next w:val="affffc"/>
    <w:rsid w:val="00136B8C"/>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8"/>
    <w:next w:val="affffc"/>
    <w:rsid w:val="00F74E83"/>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8"/>
    <w:next w:val="affffc"/>
    <w:rsid w:val="0012797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8"/>
    <w:next w:val="affffc"/>
    <w:rsid w:val="00CC2F35"/>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70">
    <w:name w:val="Сетка таблицы27"/>
    <w:basedOn w:val="af8"/>
    <w:next w:val="affffc"/>
    <w:rsid w:val="00AF7B5B"/>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81">
    <w:name w:val="Сетка таблицы28"/>
    <w:basedOn w:val="af8"/>
    <w:next w:val="affffc"/>
    <w:rsid w:val="00AF7B5B"/>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90">
    <w:name w:val="Сетка таблицы29"/>
    <w:basedOn w:val="af8"/>
    <w:next w:val="affffc"/>
    <w:rsid w:val="00A26F2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00">
    <w:name w:val="Сетка таблицы30"/>
    <w:basedOn w:val="af8"/>
    <w:next w:val="affffc"/>
    <w:rsid w:val="00A26F2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25">
    <w:name w:val="Сетка таблицы32"/>
    <w:basedOn w:val="af8"/>
    <w:next w:val="affffc"/>
    <w:rsid w:val="00A26F2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33">
    <w:name w:val="Сетка таблицы33"/>
    <w:basedOn w:val="af8"/>
    <w:next w:val="affffc"/>
    <w:rsid w:val="00A26F2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41">
    <w:name w:val="Сетка таблицы34"/>
    <w:basedOn w:val="af8"/>
    <w:next w:val="affffc"/>
    <w:rsid w:val="00A26F2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51">
    <w:name w:val="Сетка таблицы35"/>
    <w:basedOn w:val="af8"/>
    <w:next w:val="affffc"/>
    <w:rsid w:val="00C37F0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61">
    <w:name w:val="Сетка таблицы36"/>
    <w:basedOn w:val="af8"/>
    <w:next w:val="affffc"/>
    <w:rsid w:val="00C37F0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70">
    <w:name w:val="Сетка таблицы37"/>
    <w:basedOn w:val="af8"/>
    <w:next w:val="affffc"/>
    <w:rsid w:val="00C37F0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80">
    <w:name w:val="Сетка таблицы38"/>
    <w:basedOn w:val="af8"/>
    <w:next w:val="affffc"/>
    <w:rsid w:val="00B85D55"/>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748808">
      <w:bodyDiv w:val="1"/>
      <w:marLeft w:val="0"/>
      <w:marRight w:val="0"/>
      <w:marTop w:val="0"/>
      <w:marBottom w:val="0"/>
      <w:divBdr>
        <w:top w:val="none" w:sz="0" w:space="0" w:color="auto"/>
        <w:left w:val="none" w:sz="0" w:space="0" w:color="auto"/>
        <w:bottom w:val="none" w:sz="0" w:space="0" w:color="auto"/>
        <w:right w:val="none" w:sz="0" w:space="0" w:color="auto"/>
      </w:divBdr>
    </w:div>
    <w:div w:id="123043169">
      <w:bodyDiv w:val="1"/>
      <w:marLeft w:val="0"/>
      <w:marRight w:val="0"/>
      <w:marTop w:val="0"/>
      <w:marBottom w:val="0"/>
      <w:divBdr>
        <w:top w:val="none" w:sz="0" w:space="0" w:color="auto"/>
        <w:left w:val="none" w:sz="0" w:space="0" w:color="auto"/>
        <w:bottom w:val="none" w:sz="0" w:space="0" w:color="auto"/>
        <w:right w:val="none" w:sz="0" w:space="0" w:color="auto"/>
      </w:divBdr>
    </w:div>
    <w:div w:id="163714407">
      <w:bodyDiv w:val="1"/>
      <w:marLeft w:val="0"/>
      <w:marRight w:val="0"/>
      <w:marTop w:val="0"/>
      <w:marBottom w:val="0"/>
      <w:divBdr>
        <w:top w:val="none" w:sz="0" w:space="0" w:color="auto"/>
        <w:left w:val="none" w:sz="0" w:space="0" w:color="auto"/>
        <w:bottom w:val="none" w:sz="0" w:space="0" w:color="auto"/>
        <w:right w:val="none" w:sz="0" w:space="0" w:color="auto"/>
      </w:divBdr>
    </w:div>
    <w:div w:id="305663981">
      <w:bodyDiv w:val="1"/>
      <w:marLeft w:val="0"/>
      <w:marRight w:val="0"/>
      <w:marTop w:val="0"/>
      <w:marBottom w:val="0"/>
      <w:divBdr>
        <w:top w:val="none" w:sz="0" w:space="0" w:color="auto"/>
        <w:left w:val="none" w:sz="0" w:space="0" w:color="auto"/>
        <w:bottom w:val="none" w:sz="0" w:space="0" w:color="auto"/>
        <w:right w:val="none" w:sz="0" w:space="0" w:color="auto"/>
      </w:divBdr>
    </w:div>
    <w:div w:id="454906218">
      <w:bodyDiv w:val="1"/>
      <w:marLeft w:val="0"/>
      <w:marRight w:val="0"/>
      <w:marTop w:val="0"/>
      <w:marBottom w:val="0"/>
      <w:divBdr>
        <w:top w:val="none" w:sz="0" w:space="0" w:color="auto"/>
        <w:left w:val="none" w:sz="0" w:space="0" w:color="auto"/>
        <w:bottom w:val="none" w:sz="0" w:space="0" w:color="auto"/>
        <w:right w:val="none" w:sz="0" w:space="0" w:color="auto"/>
      </w:divBdr>
    </w:div>
    <w:div w:id="523399355">
      <w:bodyDiv w:val="1"/>
      <w:marLeft w:val="0"/>
      <w:marRight w:val="0"/>
      <w:marTop w:val="0"/>
      <w:marBottom w:val="0"/>
      <w:divBdr>
        <w:top w:val="none" w:sz="0" w:space="0" w:color="auto"/>
        <w:left w:val="none" w:sz="0" w:space="0" w:color="auto"/>
        <w:bottom w:val="none" w:sz="0" w:space="0" w:color="auto"/>
        <w:right w:val="none" w:sz="0" w:space="0" w:color="auto"/>
      </w:divBdr>
    </w:div>
    <w:div w:id="634414890">
      <w:bodyDiv w:val="1"/>
      <w:marLeft w:val="0"/>
      <w:marRight w:val="0"/>
      <w:marTop w:val="0"/>
      <w:marBottom w:val="0"/>
      <w:divBdr>
        <w:top w:val="none" w:sz="0" w:space="0" w:color="auto"/>
        <w:left w:val="none" w:sz="0" w:space="0" w:color="auto"/>
        <w:bottom w:val="none" w:sz="0" w:space="0" w:color="auto"/>
        <w:right w:val="none" w:sz="0" w:space="0" w:color="auto"/>
      </w:divBdr>
    </w:div>
    <w:div w:id="651758194">
      <w:bodyDiv w:val="1"/>
      <w:marLeft w:val="0"/>
      <w:marRight w:val="0"/>
      <w:marTop w:val="0"/>
      <w:marBottom w:val="0"/>
      <w:divBdr>
        <w:top w:val="none" w:sz="0" w:space="0" w:color="auto"/>
        <w:left w:val="none" w:sz="0" w:space="0" w:color="auto"/>
        <w:bottom w:val="none" w:sz="0" w:space="0" w:color="auto"/>
        <w:right w:val="none" w:sz="0" w:space="0" w:color="auto"/>
      </w:divBdr>
    </w:div>
    <w:div w:id="667447149">
      <w:bodyDiv w:val="1"/>
      <w:marLeft w:val="0"/>
      <w:marRight w:val="0"/>
      <w:marTop w:val="0"/>
      <w:marBottom w:val="0"/>
      <w:divBdr>
        <w:top w:val="none" w:sz="0" w:space="0" w:color="auto"/>
        <w:left w:val="none" w:sz="0" w:space="0" w:color="auto"/>
        <w:bottom w:val="none" w:sz="0" w:space="0" w:color="auto"/>
        <w:right w:val="none" w:sz="0" w:space="0" w:color="auto"/>
      </w:divBdr>
    </w:div>
    <w:div w:id="705452367">
      <w:bodyDiv w:val="1"/>
      <w:marLeft w:val="63"/>
      <w:marRight w:val="0"/>
      <w:marTop w:val="25"/>
      <w:marBottom w:val="0"/>
      <w:divBdr>
        <w:top w:val="none" w:sz="0" w:space="0" w:color="auto"/>
        <w:left w:val="none" w:sz="0" w:space="0" w:color="auto"/>
        <w:bottom w:val="none" w:sz="0" w:space="0" w:color="auto"/>
        <w:right w:val="none" w:sz="0" w:space="0" w:color="auto"/>
      </w:divBdr>
    </w:div>
    <w:div w:id="845903442">
      <w:bodyDiv w:val="1"/>
      <w:marLeft w:val="0"/>
      <w:marRight w:val="0"/>
      <w:marTop w:val="0"/>
      <w:marBottom w:val="0"/>
      <w:divBdr>
        <w:top w:val="none" w:sz="0" w:space="0" w:color="auto"/>
        <w:left w:val="none" w:sz="0" w:space="0" w:color="auto"/>
        <w:bottom w:val="none" w:sz="0" w:space="0" w:color="auto"/>
        <w:right w:val="none" w:sz="0" w:space="0" w:color="auto"/>
      </w:divBdr>
    </w:div>
    <w:div w:id="860555324">
      <w:bodyDiv w:val="1"/>
      <w:marLeft w:val="0"/>
      <w:marRight w:val="0"/>
      <w:marTop w:val="0"/>
      <w:marBottom w:val="0"/>
      <w:divBdr>
        <w:top w:val="none" w:sz="0" w:space="0" w:color="auto"/>
        <w:left w:val="none" w:sz="0" w:space="0" w:color="auto"/>
        <w:bottom w:val="none" w:sz="0" w:space="0" w:color="auto"/>
        <w:right w:val="none" w:sz="0" w:space="0" w:color="auto"/>
      </w:divBdr>
    </w:div>
    <w:div w:id="917667083">
      <w:bodyDiv w:val="1"/>
      <w:marLeft w:val="0"/>
      <w:marRight w:val="0"/>
      <w:marTop w:val="0"/>
      <w:marBottom w:val="0"/>
      <w:divBdr>
        <w:top w:val="none" w:sz="0" w:space="0" w:color="auto"/>
        <w:left w:val="none" w:sz="0" w:space="0" w:color="auto"/>
        <w:bottom w:val="none" w:sz="0" w:space="0" w:color="auto"/>
        <w:right w:val="none" w:sz="0" w:space="0" w:color="auto"/>
      </w:divBdr>
    </w:div>
    <w:div w:id="969281382">
      <w:bodyDiv w:val="1"/>
      <w:marLeft w:val="0"/>
      <w:marRight w:val="0"/>
      <w:marTop w:val="0"/>
      <w:marBottom w:val="0"/>
      <w:divBdr>
        <w:top w:val="none" w:sz="0" w:space="0" w:color="auto"/>
        <w:left w:val="none" w:sz="0" w:space="0" w:color="auto"/>
        <w:bottom w:val="none" w:sz="0" w:space="0" w:color="auto"/>
        <w:right w:val="none" w:sz="0" w:space="0" w:color="auto"/>
      </w:divBdr>
    </w:div>
    <w:div w:id="1036656717">
      <w:bodyDiv w:val="1"/>
      <w:marLeft w:val="0"/>
      <w:marRight w:val="0"/>
      <w:marTop w:val="0"/>
      <w:marBottom w:val="0"/>
      <w:divBdr>
        <w:top w:val="none" w:sz="0" w:space="0" w:color="auto"/>
        <w:left w:val="none" w:sz="0" w:space="0" w:color="auto"/>
        <w:bottom w:val="none" w:sz="0" w:space="0" w:color="auto"/>
        <w:right w:val="none" w:sz="0" w:space="0" w:color="auto"/>
      </w:divBdr>
    </w:div>
    <w:div w:id="1041441438">
      <w:bodyDiv w:val="1"/>
      <w:marLeft w:val="0"/>
      <w:marRight w:val="0"/>
      <w:marTop w:val="0"/>
      <w:marBottom w:val="0"/>
      <w:divBdr>
        <w:top w:val="none" w:sz="0" w:space="0" w:color="auto"/>
        <w:left w:val="none" w:sz="0" w:space="0" w:color="auto"/>
        <w:bottom w:val="none" w:sz="0" w:space="0" w:color="auto"/>
        <w:right w:val="none" w:sz="0" w:space="0" w:color="auto"/>
      </w:divBdr>
    </w:div>
    <w:div w:id="1044408296">
      <w:bodyDiv w:val="1"/>
      <w:marLeft w:val="0"/>
      <w:marRight w:val="0"/>
      <w:marTop w:val="0"/>
      <w:marBottom w:val="0"/>
      <w:divBdr>
        <w:top w:val="none" w:sz="0" w:space="0" w:color="auto"/>
        <w:left w:val="none" w:sz="0" w:space="0" w:color="auto"/>
        <w:bottom w:val="none" w:sz="0" w:space="0" w:color="auto"/>
        <w:right w:val="none" w:sz="0" w:space="0" w:color="auto"/>
      </w:divBdr>
    </w:div>
    <w:div w:id="1163396486">
      <w:bodyDiv w:val="1"/>
      <w:marLeft w:val="0"/>
      <w:marRight w:val="0"/>
      <w:marTop w:val="0"/>
      <w:marBottom w:val="0"/>
      <w:divBdr>
        <w:top w:val="none" w:sz="0" w:space="0" w:color="auto"/>
        <w:left w:val="none" w:sz="0" w:space="0" w:color="auto"/>
        <w:bottom w:val="none" w:sz="0" w:space="0" w:color="auto"/>
        <w:right w:val="none" w:sz="0" w:space="0" w:color="auto"/>
      </w:divBdr>
    </w:div>
    <w:div w:id="1238900456">
      <w:bodyDiv w:val="1"/>
      <w:marLeft w:val="0"/>
      <w:marRight w:val="0"/>
      <w:marTop w:val="0"/>
      <w:marBottom w:val="0"/>
      <w:divBdr>
        <w:top w:val="none" w:sz="0" w:space="0" w:color="auto"/>
        <w:left w:val="none" w:sz="0" w:space="0" w:color="auto"/>
        <w:bottom w:val="none" w:sz="0" w:space="0" w:color="auto"/>
        <w:right w:val="none" w:sz="0" w:space="0" w:color="auto"/>
      </w:divBdr>
    </w:div>
    <w:div w:id="1267687579">
      <w:bodyDiv w:val="1"/>
      <w:marLeft w:val="0"/>
      <w:marRight w:val="0"/>
      <w:marTop w:val="0"/>
      <w:marBottom w:val="0"/>
      <w:divBdr>
        <w:top w:val="none" w:sz="0" w:space="0" w:color="auto"/>
        <w:left w:val="none" w:sz="0" w:space="0" w:color="auto"/>
        <w:bottom w:val="none" w:sz="0" w:space="0" w:color="auto"/>
        <w:right w:val="none" w:sz="0" w:space="0" w:color="auto"/>
      </w:divBdr>
    </w:div>
    <w:div w:id="1287851043">
      <w:bodyDiv w:val="1"/>
      <w:marLeft w:val="0"/>
      <w:marRight w:val="0"/>
      <w:marTop w:val="0"/>
      <w:marBottom w:val="0"/>
      <w:divBdr>
        <w:top w:val="none" w:sz="0" w:space="0" w:color="auto"/>
        <w:left w:val="none" w:sz="0" w:space="0" w:color="auto"/>
        <w:bottom w:val="none" w:sz="0" w:space="0" w:color="auto"/>
        <w:right w:val="none" w:sz="0" w:space="0" w:color="auto"/>
      </w:divBdr>
    </w:div>
    <w:div w:id="1288704022">
      <w:bodyDiv w:val="1"/>
      <w:marLeft w:val="0"/>
      <w:marRight w:val="0"/>
      <w:marTop w:val="0"/>
      <w:marBottom w:val="0"/>
      <w:divBdr>
        <w:top w:val="none" w:sz="0" w:space="0" w:color="auto"/>
        <w:left w:val="none" w:sz="0" w:space="0" w:color="auto"/>
        <w:bottom w:val="none" w:sz="0" w:space="0" w:color="auto"/>
        <w:right w:val="none" w:sz="0" w:space="0" w:color="auto"/>
      </w:divBdr>
    </w:div>
    <w:div w:id="1341154262">
      <w:bodyDiv w:val="1"/>
      <w:marLeft w:val="0"/>
      <w:marRight w:val="0"/>
      <w:marTop w:val="0"/>
      <w:marBottom w:val="0"/>
      <w:divBdr>
        <w:top w:val="none" w:sz="0" w:space="0" w:color="auto"/>
        <w:left w:val="none" w:sz="0" w:space="0" w:color="auto"/>
        <w:bottom w:val="none" w:sz="0" w:space="0" w:color="auto"/>
        <w:right w:val="none" w:sz="0" w:space="0" w:color="auto"/>
      </w:divBdr>
    </w:div>
    <w:div w:id="1424837437">
      <w:bodyDiv w:val="1"/>
      <w:marLeft w:val="0"/>
      <w:marRight w:val="0"/>
      <w:marTop w:val="0"/>
      <w:marBottom w:val="0"/>
      <w:divBdr>
        <w:top w:val="none" w:sz="0" w:space="0" w:color="auto"/>
        <w:left w:val="none" w:sz="0" w:space="0" w:color="auto"/>
        <w:bottom w:val="none" w:sz="0" w:space="0" w:color="auto"/>
        <w:right w:val="none" w:sz="0" w:space="0" w:color="auto"/>
      </w:divBdr>
    </w:div>
    <w:div w:id="1436945397">
      <w:bodyDiv w:val="1"/>
      <w:marLeft w:val="0"/>
      <w:marRight w:val="0"/>
      <w:marTop w:val="0"/>
      <w:marBottom w:val="0"/>
      <w:divBdr>
        <w:top w:val="none" w:sz="0" w:space="0" w:color="auto"/>
        <w:left w:val="none" w:sz="0" w:space="0" w:color="auto"/>
        <w:bottom w:val="none" w:sz="0" w:space="0" w:color="auto"/>
        <w:right w:val="none" w:sz="0" w:space="0" w:color="auto"/>
      </w:divBdr>
    </w:div>
    <w:div w:id="1692223067">
      <w:bodyDiv w:val="1"/>
      <w:marLeft w:val="0"/>
      <w:marRight w:val="0"/>
      <w:marTop w:val="0"/>
      <w:marBottom w:val="0"/>
      <w:divBdr>
        <w:top w:val="none" w:sz="0" w:space="0" w:color="auto"/>
        <w:left w:val="none" w:sz="0" w:space="0" w:color="auto"/>
        <w:bottom w:val="none" w:sz="0" w:space="0" w:color="auto"/>
        <w:right w:val="none" w:sz="0" w:space="0" w:color="auto"/>
      </w:divBdr>
    </w:div>
    <w:div w:id="2133358459">
      <w:bodyDiv w:val="1"/>
      <w:marLeft w:val="0"/>
      <w:marRight w:val="0"/>
      <w:marTop w:val="0"/>
      <w:marBottom w:val="0"/>
      <w:divBdr>
        <w:top w:val="none" w:sz="0" w:space="0" w:color="auto"/>
        <w:left w:val="none" w:sz="0" w:space="0" w:color="auto"/>
        <w:bottom w:val="none" w:sz="0" w:space="0" w:color="auto"/>
        <w:right w:val="none" w:sz="0" w:space="0" w:color="auto"/>
      </w:divBdr>
    </w:div>
    <w:div w:id="2139293717">
      <w:bodyDiv w:val="1"/>
      <w:marLeft w:val="0"/>
      <w:marRight w:val="0"/>
      <w:marTop w:val="0"/>
      <w:marBottom w:val="0"/>
      <w:divBdr>
        <w:top w:val="none" w:sz="0" w:space="0" w:color="auto"/>
        <w:left w:val="none" w:sz="0" w:space="0" w:color="auto"/>
        <w:bottom w:val="none" w:sz="0" w:space="0" w:color="auto"/>
        <w:right w:val="none" w:sz="0" w:space="0" w:color="auto"/>
      </w:divBdr>
    </w:div>
    <w:div w:id="2140105414">
      <w:bodyDiv w:val="1"/>
      <w:marLeft w:val="0"/>
      <w:marRight w:val="0"/>
      <w:marTop w:val="0"/>
      <w:marBottom w:val="0"/>
      <w:divBdr>
        <w:top w:val="none" w:sz="0" w:space="0" w:color="auto"/>
        <w:left w:val="none" w:sz="0" w:space="0" w:color="auto"/>
        <w:bottom w:val="none" w:sz="0" w:space="0" w:color="auto"/>
        <w:right w:val="none" w:sz="0" w:space="0" w:color="auto"/>
      </w:divBdr>
    </w:div>
    <w:div w:id="2142185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8.jpe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7.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52;&#1086;&#1088;&#1086;&#1079;&#1086;&#1074;&#1072;%20&#1052;.&#1042;\Desktop\&#1054;&#1055;&#1047;.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B12A9C-4448-4472-9240-E82D0B4E3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ОПЗ</Template>
  <TotalTime>1</TotalTime>
  <Pages>11</Pages>
  <Words>649</Words>
  <Characters>5898</Characters>
  <Application>Microsoft Office Word</Application>
  <DocSecurity>4</DocSecurity>
  <Lines>49</Lines>
  <Paragraphs>13</Paragraphs>
  <ScaleCrop>false</ScaleCrop>
  <HeadingPairs>
    <vt:vector size="2" baseType="variant">
      <vt:variant>
        <vt:lpstr>Название</vt:lpstr>
      </vt:variant>
      <vt:variant>
        <vt:i4>1</vt:i4>
      </vt:variant>
    </vt:vector>
  </HeadingPairs>
  <TitlesOfParts>
    <vt:vector size="1" baseType="lpstr">
      <vt:lpstr>АБК ЛПДС Западный Сургут»</vt:lpstr>
    </vt:vector>
  </TitlesOfParts>
  <Company>SPecialiST RePack</Company>
  <LinksUpToDate>false</LinksUpToDate>
  <CharactersWithSpaces>6534</CharactersWithSpaces>
  <SharedDoc>false</SharedDoc>
  <HLinks>
    <vt:vector size="108" baseType="variant">
      <vt:variant>
        <vt:i4>6357115</vt:i4>
      </vt:variant>
      <vt:variant>
        <vt:i4>307</vt:i4>
      </vt:variant>
      <vt:variant>
        <vt:i4>0</vt:i4>
      </vt:variant>
      <vt:variant>
        <vt:i4>5</vt:i4>
      </vt:variant>
      <vt:variant>
        <vt:lpwstr>http://www.ugansky.ru/about/flora/</vt:lpwstr>
      </vt:variant>
      <vt:variant>
        <vt:lpwstr/>
      </vt:variant>
      <vt:variant>
        <vt:i4>6619145</vt:i4>
      </vt:variant>
      <vt:variant>
        <vt:i4>304</vt:i4>
      </vt:variant>
      <vt:variant>
        <vt:i4>0</vt:i4>
      </vt:variant>
      <vt:variant>
        <vt:i4>5</vt:i4>
      </vt:variant>
      <vt:variant>
        <vt:lpwstr>https://ru.wikipedia.org/wiki/%D0%9A%D1%80%D0%B0%D0%B9%D0%BD%D0%B8%D0%B9_%D0%A1%D0%B5%D0%B2%D0%B5%D1%80</vt:lpwstr>
      </vt:variant>
      <vt:variant>
        <vt:lpwstr/>
      </vt:variant>
      <vt:variant>
        <vt:i4>1310782</vt:i4>
      </vt:variant>
      <vt:variant>
        <vt:i4>278</vt:i4>
      </vt:variant>
      <vt:variant>
        <vt:i4>0</vt:i4>
      </vt:variant>
      <vt:variant>
        <vt:i4>5</vt:i4>
      </vt:variant>
      <vt:variant>
        <vt:lpwstr/>
      </vt:variant>
      <vt:variant>
        <vt:lpwstr>_Toc449012255</vt:lpwstr>
      </vt:variant>
      <vt:variant>
        <vt:i4>1310782</vt:i4>
      </vt:variant>
      <vt:variant>
        <vt:i4>272</vt:i4>
      </vt:variant>
      <vt:variant>
        <vt:i4>0</vt:i4>
      </vt:variant>
      <vt:variant>
        <vt:i4>5</vt:i4>
      </vt:variant>
      <vt:variant>
        <vt:lpwstr/>
      </vt:variant>
      <vt:variant>
        <vt:lpwstr>_Toc449012254</vt:lpwstr>
      </vt:variant>
      <vt:variant>
        <vt:i4>1310782</vt:i4>
      </vt:variant>
      <vt:variant>
        <vt:i4>266</vt:i4>
      </vt:variant>
      <vt:variant>
        <vt:i4>0</vt:i4>
      </vt:variant>
      <vt:variant>
        <vt:i4>5</vt:i4>
      </vt:variant>
      <vt:variant>
        <vt:lpwstr/>
      </vt:variant>
      <vt:variant>
        <vt:lpwstr>_Toc449012253</vt:lpwstr>
      </vt:variant>
      <vt:variant>
        <vt:i4>1310782</vt:i4>
      </vt:variant>
      <vt:variant>
        <vt:i4>260</vt:i4>
      </vt:variant>
      <vt:variant>
        <vt:i4>0</vt:i4>
      </vt:variant>
      <vt:variant>
        <vt:i4>5</vt:i4>
      </vt:variant>
      <vt:variant>
        <vt:lpwstr/>
      </vt:variant>
      <vt:variant>
        <vt:lpwstr>_Toc449012252</vt:lpwstr>
      </vt:variant>
      <vt:variant>
        <vt:i4>1310782</vt:i4>
      </vt:variant>
      <vt:variant>
        <vt:i4>254</vt:i4>
      </vt:variant>
      <vt:variant>
        <vt:i4>0</vt:i4>
      </vt:variant>
      <vt:variant>
        <vt:i4>5</vt:i4>
      </vt:variant>
      <vt:variant>
        <vt:lpwstr/>
      </vt:variant>
      <vt:variant>
        <vt:lpwstr>_Toc449012251</vt:lpwstr>
      </vt:variant>
      <vt:variant>
        <vt:i4>1310782</vt:i4>
      </vt:variant>
      <vt:variant>
        <vt:i4>248</vt:i4>
      </vt:variant>
      <vt:variant>
        <vt:i4>0</vt:i4>
      </vt:variant>
      <vt:variant>
        <vt:i4>5</vt:i4>
      </vt:variant>
      <vt:variant>
        <vt:lpwstr/>
      </vt:variant>
      <vt:variant>
        <vt:lpwstr>_Toc449012250</vt:lpwstr>
      </vt:variant>
      <vt:variant>
        <vt:i4>1376318</vt:i4>
      </vt:variant>
      <vt:variant>
        <vt:i4>242</vt:i4>
      </vt:variant>
      <vt:variant>
        <vt:i4>0</vt:i4>
      </vt:variant>
      <vt:variant>
        <vt:i4>5</vt:i4>
      </vt:variant>
      <vt:variant>
        <vt:lpwstr/>
      </vt:variant>
      <vt:variant>
        <vt:lpwstr>_Toc449012249</vt:lpwstr>
      </vt:variant>
      <vt:variant>
        <vt:i4>1376318</vt:i4>
      </vt:variant>
      <vt:variant>
        <vt:i4>236</vt:i4>
      </vt:variant>
      <vt:variant>
        <vt:i4>0</vt:i4>
      </vt:variant>
      <vt:variant>
        <vt:i4>5</vt:i4>
      </vt:variant>
      <vt:variant>
        <vt:lpwstr/>
      </vt:variant>
      <vt:variant>
        <vt:lpwstr>_Toc449012248</vt:lpwstr>
      </vt:variant>
      <vt:variant>
        <vt:i4>1376318</vt:i4>
      </vt:variant>
      <vt:variant>
        <vt:i4>230</vt:i4>
      </vt:variant>
      <vt:variant>
        <vt:i4>0</vt:i4>
      </vt:variant>
      <vt:variant>
        <vt:i4>5</vt:i4>
      </vt:variant>
      <vt:variant>
        <vt:lpwstr/>
      </vt:variant>
      <vt:variant>
        <vt:lpwstr>_Toc449012247</vt:lpwstr>
      </vt:variant>
      <vt:variant>
        <vt:i4>1376318</vt:i4>
      </vt:variant>
      <vt:variant>
        <vt:i4>224</vt:i4>
      </vt:variant>
      <vt:variant>
        <vt:i4>0</vt:i4>
      </vt:variant>
      <vt:variant>
        <vt:i4>5</vt:i4>
      </vt:variant>
      <vt:variant>
        <vt:lpwstr/>
      </vt:variant>
      <vt:variant>
        <vt:lpwstr>_Toc449012246</vt:lpwstr>
      </vt:variant>
      <vt:variant>
        <vt:i4>1376318</vt:i4>
      </vt:variant>
      <vt:variant>
        <vt:i4>218</vt:i4>
      </vt:variant>
      <vt:variant>
        <vt:i4>0</vt:i4>
      </vt:variant>
      <vt:variant>
        <vt:i4>5</vt:i4>
      </vt:variant>
      <vt:variant>
        <vt:lpwstr/>
      </vt:variant>
      <vt:variant>
        <vt:lpwstr>_Toc449012245</vt:lpwstr>
      </vt:variant>
      <vt:variant>
        <vt:i4>1376318</vt:i4>
      </vt:variant>
      <vt:variant>
        <vt:i4>212</vt:i4>
      </vt:variant>
      <vt:variant>
        <vt:i4>0</vt:i4>
      </vt:variant>
      <vt:variant>
        <vt:i4>5</vt:i4>
      </vt:variant>
      <vt:variant>
        <vt:lpwstr/>
      </vt:variant>
      <vt:variant>
        <vt:lpwstr>_Toc449012244</vt:lpwstr>
      </vt:variant>
      <vt:variant>
        <vt:i4>1376318</vt:i4>
      </vt:variant>
      <vt:variant>
        <vt:i4>206</vt:i4>
      </vt:variant>
      <vt:variant>
        <vt:i4>0</vt:i4>
      </vt:variant>
      <vt:variant>
        <vt:i4>5</vt:i4>
      </vt:variant>
      <vt:variant>
        <vt:lpwstr/>
      </vt:variant>
      <vt:variant>
        <vt:lpwstr>_Toc449012243</vt:lpwstr>
      </vt:variant>
      <vt:variant>
        <vt:i4>1376318</vt:i4>
      </vt:variant>
      <vt:variant>
        <vt:i4>200</vt:i4>
      </vt:variant>
      <vt:variant>
        <vt:i4>0</vt:i4>
      </vt:variant>
      <vt:variant>
        <vt:i4>5</vt:i4>
      </vt:variant>
      <vt:variant>
        <vt:lpwstr/>
      </vt:variant>
      <vt:variant>
        <vt:lpwstr>_Toc449012242</vt:lpwstr>
      </vt:variant>
      <vt:variant>
        <vt:i4>1376318</vt:i4>
      </vt:variant>
      <vt:variant>
        <vt:i4>194</vt:i4>
      </vt:variant>
      <vt:variant>
        <vt:i4>0</vt:i4>
      </vt:variant>
      <vt:variant>
        <vt:i4>5</vt:i4>
      </vt:variant>
      <vt:variant>
        <vt:lpwstr/>
      </vt:variant>
      <vt:variant>
        <vt:lpwstr>_Toc449012241</vt:lpwstr>
      </vt:variant>
      <vt:variant>
        <vt:i4>1376318</vt:i4>
      </vt:variant>
      <vt:variant>
        <vt:i4>188</vt:i4>
      </vt:variant>
      <vt:variant>
        <vt:i4>0</vt:i4>
      </vt:variant>
      <vt:variant>
        <vt:i4>5</vt:i4>
      </vt:variant>
      <vt:variant>
        <vt:lpwstr/>
      </vt:variant>
      <vt:variant>
        <vt:lpwstr>_Toc449012240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АБК ЛПДС Западный Сургут»</dc:title>
  <dc:creator>Староверов</dc:creator>
  <cp:lastModifiedBy>Буйлова Лариса Викторовна</cp:lastModifiedBy>
  <cp:revision>2</cp:revision>
  <cp:lastPrinted>2016-06-07T06:20:00Z</cp:lastPrinted>
  <dcterms:created xsi:type="dcterms:W3CDTF">2018-09-14T10:56:00Z</dcterms:created>
  <dcterms:modified xsi:type="dcterms:W3CDTF">2018-09-14T10:56:00Z</dcterms:modified>
</cp:coreProperties>
</file>